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EB" w:rsidRPr="007B4212" w:rsidRDefault="001F1FEB" w:rsidP="007B4212">
      <w:pPr>
        <w:ind w:firstLine="360"/>
        <w:jc w:val="center"/>
        <w:rPr>
          <w:b/>
          <w:bCs/>
        </w:rPr>
      </w:pPr>
      <w:r w:rsidRPr="007B4212">
        <w:rPr>
          <w:b/>
          <w:bCs/>
        </w:rPr>
        <w:t>Приложение 1</w:t>
      </w:r>
    </w:p>
    <w:p w:rsidR="001F1FEB" w:rsidRPr="00E708AC" w:rsidRDefault="001F1FEB" w:rsidP="006A4527">
      <w:pPr>
        <w:jc w:val="both"/>
        <w:rPr>
          <w:b/>
          <w:bCs/>
        </w:rPr>
      </w:pPr>
    </w:p>
    <w:p w:rsidR="001F1FEB" w:rsidRPr="00E708AC" w:rsidRDefault="001F1FEB" w:rsidP="00B2350B">
      <w:r w:rsidRPr="00E708AC">
        <w:rPr>
          <w:b/>
          <w:bCs/>
          <w:lang w:val="en-US"/>
        </w:rPr>
        <w:t>I</w:t>
      </w:r>
      <w:r w:rsidRPr="00E708AC">
        <w:rPr>
          <w:b/>
          <w:bCs/>
        </w:rPr>
        <w:t>.Общие показатели (статистика):</w:t>
      </w:r>
    </w:p>
    <w:p w:rsidR="001F1FEB" w:rsidRPr="00E708AC" w:rsidRDefault="001F1FEB" w:rsidP="006A4527">
      <w:pPr>
        <w:ind w:firstLine="360"/>
        <w:jc w:val="both"/>
      </w:pPr>
    </w:p>
    <w:tbl>
      <w:tblPr>
        <w:tblW w:w="104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980"/>
        <w:gridCol w:w="720"/>
        <w:gridCol w:w="2160"/>
        <w:gridCol w:w="720"/>
        <w:gridCol w:w="720"/>
        <w:gridCol w:w="720"/>
        <w:gridCol w:w="720"/>
        <w:gridCol w:w="720"/>
        <w:gridCol w:w="720"/>
        <w:gridCol w:w="720"/>
      </w:tblGrid>
      <w:tr w:rsidR="001F1FEB" w:rsidRPr="00E708AC">
        <w:trPr>
          <w:cantSplit/>
          <w:trHeight w:val="1753"/>
        </w:trPr>
        <w:tc>
          <w:tcPr>
            <w:tcW w:w="54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  <w:textDirection w:val="btLr"/>
          </w:tcPr>
          <w:p w:rsidR="001F1FEB" w:rsidRPr="005D7284" w:rsidRDefault="001F1FEB" w:rsidP="00602D5D">
            <w:pPr>
              <w:pStyle w:val="NoSpacing"/>
              <w:ind w:left="-85" w:right="-8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D7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  <w:textDirection w:val="btLr"/>
          </w:tcPr>
          <w:p w:rsidR="001F1FEB" w:rsidRPr="005D7284" w:rsidRDefault="001F1FEB" w:rsidP="005D7284">
            <w:pPr>
              <w:ind w:left="113" w:right="113"/>
              <w:jc w:val="both"/>
              <w:rPr>
                <w:b/>
                <w:bCs/>
              </w:rPr>
            </w:pPr>
            <w:r w:rsidRPr="005D7284">
              <w:rPr>
                <w:b/>
                <w:bCs/>
              </w:rPr>
              <w:t>Васильева О.К.</w:t>
            </w:r>
          </w:p>
        </w:tc>
        <w:tc>
          <w:tcPr>
            <w:tcW w:w="720" w:type="dxa"/>
            <w:textDirection w:val="btLr"/>
          </w:tcPr>
          <w:p w:rsidR="001F1FEB" w:rsidRPr="005D7284" w:rsidRDefault="001F1FEB" w:rsidP="005D7284">
            <w:pPr>
              <w:ind w:left="113" w:right="113"/>
              <w:jc w:val="both"/>
              <w:rPr>
                <w:b/>
                <w:bCs/>
              </w:rPr>
            </w:pPr>
            <w:r w:rsidRPr="005D7284">
              <w:rPr>
                <w:b/>
                <w:bCs/>
              </w:rPr>
              <w:t>Борисанова Д.А.</w:t>
            </w:r>
          </w:p>
        </w:tc>
        <w:tc>
          <w:tcPr>
            <w:tcW w:w="720" w:type="dxa"/>
            <w:textDirection w:val="btLr"/>
          </w:tcPr>
          <w:p w:rsidR="001F1FEB" w:rsidRPr="005D7284" w:rsidRDefault="001F1FEB" w:rsidP="005D7284">
            <w:pPr>
              <w:ind w:left="113" w:right="113"/>
              <w:jc w:val="both"/>
              <w:rPr>
                <w:b/>
                <w:bCs/>
              </w:rPr>
            </w:pPr>
            <w:r w:rsidRPr="005D7284">
              <w:rPr>
                <w:b/>
                <w:bCs/>
              </w:rPr>
              <w:t>Малофеева О.В.</w:t>
            </w:r>
          </w:p>
        </w:tc>
        <w:tc>
          <w:tcPr>
            <w:tcW w:w="720" w:type="dxa"/>
            <w:textDirection w:val="btLr"/>
          </w:tcPr>
          <w:p w:rsidR="001F1FEB" w:rsidRPr="005D7284" w:rsidRDefault="001F1FEB" w:rsidP="005D7284">
            <w:pPr>
              <w:ind w:left="113" w:right="113"/>
              <w:jc w:val="both"/>
              <w:rPr>
                <w:b/>
                <w:bCs/>
              </w:rPr>
            </w:pPr>
            <w:r w:rsidRPr="005D7284">
              <w:rPr>
                <w:b/>
                <w:bCs/>
              </w:rPr>
              <w:t>Остапова Е.</w:t>
            </w:r>
          </w:p>
        </w:tc>
        <w:tc>
          <w:tcPr>
            <w:tcW w:w="720" w:type="dxa"/>
            <w:textDirection w:val="btLr"/>
          </w:tcPr>
          <w:p w:rsidR="001F1FEB" w:rsidRPr="005D7284" w:rsidRDefault="001F1FEB" w:rsidP="005D7284">
            <w:pPr>
              <w:ind w:left="113" w:right="113"/>
              <w:jc w:val="both"/>
              <w:rPr>
                <w:b/>
                <w:bCs/>
              </w:rPr>
            </w:pPr>
            <w:r w:rsidRPr="005D7284">
              <w:rPr>
                <w:b/>
                <w:bCs/>
              </w:rPr>
              <w:t>Сафина Л.С.</w:t>
            </w:r>
          </w:p>
        </w:tc>
        <w:tc>
          <w:tcPr>
            <w:tcW w:w="720" w:type="dxa"/>
            <w:textDirection w:val="btLr"/>
          </w:tcPr>
          <w:p w:rsidR="001F1FEB" w:rsidRPr="005D7284" w:rsidRDefault="001F1FEB" w:rsidP="005D7284">
            <w:pPr>
              <w:ind w:left="113" w:right="113"/>
              <w:jc w:val="both"/>
              <w:rPr>
                <w:b/>
                <w:bCs/>
              </w:rPr>
            </w:pPr>
            <w:r w:rsidRPr="005D7284">
              <w:rPr>
                <w:b/>
                <w:bCs/>
              </w:rPr>
              <w:t>Качина Т.В.</w:t>
            </w:r>
          </w:p>
        </w:tc>
        <w:tc>
          <w:tcPr>
            <w:tcW w:w="720" w:type="dxa"/>
            <w:textDirection w:val="btLr"/>
          </w:tcPr>
          <w:p w:rsidR="001F1FEB" w:rsidRPr="005D7284" w:rsidRDefault="001F1FEB" w:rsidP="005D7284">
            <w:pPr>
              <w:ind w:left="113" w:right="113"/>
              <w:jc w:val="both"/>
              <w:rPr>
                <w:b/>
                <w:bCs/>
              </w:rPr>
            </w:pPr>
            <w:r w:rsidRPr="005D7284">
              <w:rPr>
                <w:b/>
                <w:bCs/>
              </w:rPr>
              <w:t>Реннер О.В.</w:t>
            </w:r>
          </w:p>
        </w:tc>
      </w:tr>
      <w:tr w:rsidR="001F1FEB" w:rsidRPr="00E708AC">
        <w:tc>
          <w:tcPr>
            <w:tcW w:w="10440" w:type="dxa"/>
            <w:gridSpan w:val="11"/>
          </w:tcPr>
          <w:p w:rsidR="001F1FEB" w:rsidRPr="00E708AC" w:rsidRDefault="001F1FEB" w:rsidP="008A468F">
            <w:pPr>
              <w:jc w:val="both"/>
            </w:pPr>
            <w:r w:rsidRPr="00E708AC">
              <w:t xml:space="preserve">1. </w:t>
            </w:r>
            <w:r w:rsidRPr="00E708AC">
              <w:rPr>
                <w:b/>
                <w:bCs/>
              </w:rPr>
              <w:t>Обеспечение педагогов необходимой информацией</w:t>
            </w:r>
          </w:p>
        </w:tc>
      </w:tr>
      <w:tr w:rsidR="001F1FEB" w:rsidRPr="00E708AC">
        <w:tc>
          <w:tcPr>
            <w:tcW w:w="540" w:type="dxa"/>
          </w:tcPr>
          <w:p w:rsidR="001F1FEB" w:rsidRPr="00E708AC" w:rsidRDefault="001F1FEB" w:rsidP="008A468F">
            <w:pPr>
              <w:jc w:val="both"/>
            </w:pPr>
            <w:r w:rsidRPr="00E708AC">
              <w:t>1.1</w:t>
            </w:r>
          </w:p>
        </w:tc>
        <w:tc>
          <w:tcPr>
            <w:tcW w:w="1980" w:type="dxa"/>
          </w:tcPr>
          <w:p w:rsidR="001F1FEB" w:rsidRPr="00E708AC" w:rsidRDefault="001F1FEB" w:rsidP="00BF606F">
            <w:r w:rsidRPr="00E708AC">
              <w:t>сделано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center"/>
            </w:pPr>
            <w:r>
              <w:t>12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 xml:space="preserve">проблемно-тематических подборок, выставок, обзоров литературы, презентаций </w:t>
            </w:r>
          </w:p>
        </w:tc>
        <w:tc>
          <w:tcPr>
            <w:tcW w:w="720" w:type="dxa"/>
          </w:tcPr>
          <w:p w:rsidR="001F1FEB" w:rsidRPr="00E708AC" w:rsidRDefault="001F1FEB" w:rsidP="00167724">
            <w:pPr>
              <w:jc w:val="center"/>
            </w:pPr>
            <w:r w:rsidRPr="00E708AC">
              <w:t>4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A8668F" w:rsidRDefault="001F1FEB" w:rsidP="008A468F">
            <w:pPr>
              <w:jc w:val="both"/>
              <w:rPr>
                <w:lang w:val="en-US"/>
              </w:rPr>
            </w:pPr>
            <w:r>
              <w:t>4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3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</w:tr>
      <w:tr w:rsidR="001F1FEB" w:rsidRPr="00E708AC">
        <w:tc>
          <w:tcPr>
            <w:tcW w:w="540" w:type="dxa"/>
          </w:tcPr>
          <w:p w:rsidR="001F1FEB" w:rsidRPr="00E708AC" w:rsidRDefault="001F1FEB" w:rsidP="008A468F">
            <w:pPr>
              <w:jc w:val="both"/>
            </w:pPr>
            <w:r w:rsidRPr="00E708AC">
              <w:t>1.2</w:t>
            </w:r>
          </w:p>
        </w:tc>
        <w:tc>
          <w:tcPr>
            <w:tcW w:w="1980" w:type="dxa"/>
          </w:tcPr>
          <w:p w:rsidR="001F1FEB" w:rsidRPr="00E708AC" w:rsidRDefault="001F1FEB" w:rsidP="008A468F">
            <w:pPr>
              <w:jc w:val="both"/>
            </w:pPr>
            <w:r w:rsidRPr="00E708AC">
              <w:t>разработано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center"/>
            </w:pPr>
          </w:p>
        </w:tc>
        <w:tc>
          <w:tcPr>
            <w:tcW w:w="2160" w:type="dxa"/>
          </w:tcPr>
          <w:p w:rsidR="001F1FEB" w:rsidRPr="00E708AC" w:rsidRDefault="001F1FEB" w:rsidP="00FE5B30">
            <w:r w:rsidRPr="00E708AC">
              <w:t>методических материалов (плакатов, памяток, рекомендаций, положений, пособий и т.д.)</w:t>
            </w:r>
          </w:p>
        </w:tc>
        <w:tc>
          <w:tcPr>
            <w:tcW w:w="720" w:type="dxa"/>
          </w:tcPr>
          <w:p w:rsidR="001F1FEB" w:rsidRPr="00E708AC" w:rsidRDefault="001F1FEB" w:rsidP="00167724">
            <w:pPr>
              <w:jc w:val="center"/>
            </w:pPr>
          </w:p>
        </w:tc>
        <w:tc>
          <w:tcPr>
            <w:tcW w:w="720" w:type="dxa"/>
          </w:tcPr>
          <w:p w:rsidR="001F1FEB" w:rsidRPr="00E708AC" w:rsidRDefault="001F1FEB" w:rsidP="00FE5B30"/>
        </w:tc>
        <w:tc>
          <w:tcPr>
            <w:tcW w:w="720" w:type="dxa"/>
          </w:tcPr>
          <w:p w:rsidR="001F1FEB" w:rsidRPr="00E708AC" w:rsidRDefault="001F1FEB" w:rsidP="00FE5B30"/>
        </w:tc>
        <w:tc>
          <w:tcPr>
            <w:tcW w:w="720" w:type="dxa"/>
          </w:tcPr>
          <w:p w:rsidR="001F1FEB" w:rsidRPr="00E708AC" w:rsidRDefault="001F1FEB" w:rsidP="00FE5B30"/>
        </w:tc>
        <w:tc>
          <w:tcPr>
            <w:tcW w:w="720" w:type="dxa"/>
          </w:tcPr>
          <w:p w:rsidR="001F1FEB" w:rsidRPr="00E708AC" w:rsidRDefault="001F1FEB" w:rsidP="00FE5B30"/>
        </w:tc>
        <w:tc>
          <w:tcPr>
            <w:tcW w:w="720" w:type="dxa"/>
          </w:tcPr>
          <w:p w:rsidR="001F1FEB" w:rsidRPr="00E708AC" w:rsidRDefault="001F1FEB" w:rsidP="00FE5B30"/>
        </w:tc>
        <w:tc>
          <w:tcPr>
            <w:tcW w:w="720" w:type="dxa"/>
          </w:tcPr>
          <w:p w:rsidR="001F1FEB" w:rsidRPr="00E708AC" w:rsidRDefault="001F1FEB" w:rsidP="00FE5B30"/>
        </w:tc>
      </w:tr>
      <w:tr w:rsidR="001F1FEB" w:rsidRPr="00E708AC">
        <w:trPr>
          <w:trHeight w:val="279"/>
        </w:trPr>
        <w:tc>
          <w:tcPr>
            <w:tcW w:w="540" w:type="dxa"/>
          </w:tcPr>
          <w:p w:rsidR="001F1FEB" w:rsidRPr="00E708AC" w:rsidRDefault="001F1FEB" w:rsidP="008A468F">
            <w:pPr>
              <w:jc w:val="both"/>
            </w:pPr>
            <w:r w:rsidRPr="00E708AC">
              <w:t>1.3</w:t>
            </w:r>
          </w:p>
        </w:tc>
        <w:tc>
          <w:tcPr>
            <w:tcW w:w="1980" w:type="dxa"/>
          </w:tcPr>
          <w:p w:rsidR="001F1FEB" w:rsidRPr="00E708AC" w:rsidRDefault="001F1FEB" w:rsidP="008A468F">
            <w:pPr>
              <w:jc w:val="both"/>
            </w:pPr>
            <w:r w:rsidRPr="00E708AC">
              <w:t>обеспечено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center"/>
            </w:pPr>
            <w:r>
              <w:t>13</w:t>
            </w:r>
          </w:p>
        </w:tc>
        <w:tc>
          <w:tcPr>
            <w:tcW w:w="2160" w:type="dxa"/>
          </w:tcPr>
          <w:p w:rsidR="001F1FEB" w:rsidRPr="00E708AC" w:rsidRDefault="001F1FEB" w:rsidP="00FE5B30">
            <w:r w:rsidRPr="00E708AC">
              <w:t>Интернет-ресурсов (сайт, страничка, ведение группы ВКонтакте, др)</w:t>
            </w:r>
          </w:p>
        </w:tc>
        <w:tc>
          <w:tcPr>
            <w:tcW w:w="720" w:type="dxa"/>
          </w:tcPr>
          <w:p w:rsidR="001F1FEB" w:rsidRPr="00E708AC" w:rsidRDefault="001F1FEB" w:rsidP="00167724">
            <w:pPr>
              <w:jc w:val="center"/>
            </w:pPr>
            <w:r w:rsidRPr="00E708AC">
              <w:t>9</w:t>
            </w:r>
          </w:p>
        </w:tc>
        <w:tc>
          <w:tcPr>
            <w:tcW w:w="720" w:type="dxa"/>
          </w:tcPr>
          <w:p w:rsidR="001F1FEB" w:rsidRPr="00E708AC" w:rsidRDefault="001F1FEB" w:rsidP="00FE5B30">
            <w:r>
              <w:t>1</w:t>
            </w:r>
          </w:p>
        </w:tc>
        <w:tc>
          <w:tcPr>
            <w:tcW w:w="720" w:type="dxa"/>
          </w:tcPr>
          <w:p w:rsidR="001F1FEB" w:rsidRPr="00E708AC" w:rsidRDefault="001F1FEB" w:rsidP="00FE5B30">
            <w:r>
              <w:t>1</w:t>
            </w:r>
          </w:p>
        </w:tc>
        <w:tc>
          <w:tcPr>
            <w:tcW w:w="720" w:type="dxa"/>
          </w:tcPr>
          <w:p w:rsidR="001F1FEB" w:rsidRPr="00E708AC" w:rsidRDefault="001F1FEB" w:rsidP="00FE5B30"/>
        </w:tc>
        <w:tc>
          <w:tcPr>
            <w:tcW w:w="720" w:type="dxa"/>
          </w:tcPr>
          <w:p w:rsidR="001F1FEB" w:rsidRPr="00E708AC" w:rsidRDefault="001F1FEB" w:rsidP="00FE5B30"/>
        </w:tc>
        <w:tc>
          <w:tcPr>
            <w:tcW w:w="720" w:type="dxa"/>
          </w:tcPr>
          <w:p w:rsidR="001F1FEB" w:rsidRPr="00E708AC" w:rsidRDefault="001F1FEB" w:rsidP="00FE5B30"/>
        </w:tc>
        <w:tc>
          <w:tcPr>
            <w:tcW w:w="720" w:type="dxa"/>
          </w:tcPr>
          <w:p w:rsidR="001F1FEB" w:rsidRPr="00E708AC" w:rsidRDefault="001F1FEB" w:rsidP="00FE5B30">
            <w:r>
              <w:t>2</w:t>
            </w:r>
          </w:p>
        </w:tc>
      </w:tr>
      <w:tr w:rsidR="001F1FEB" w:rsidRPr="00E708AC">
        <w:trPr>
          <w:trHeight w:val="426"/>
        </w:trPr>
        <w:tc>
          <w:tcPr>
            <w:tcW w:w="10440" w:type="dxa"/>
            <w:gridSpan w:val="11"/>
          </w:tcPr>
          <w:p w:rsidR="001F1FEB" w:rsidRPr="00E708AC" w:rsidRDefault="001F1FEB" w:rsidP="00FE5B30">
            <w:pPr>
              <w:rPr>
                <w:b/>
                <w:bCs/>
              </w:rPr>
            </w:pPr>
            <w:r w:rsidRPr="00E708AC">
              <w:rPr>
                <w:b/>
                <w:bCs/>
              </w:rPr>
              <w:t>2. Повышение квалификации, профессиональное развитие педагогов</w:t>
            </w:r>
          </w:p>
        </w:tc>
      </w:tr>
      <w:tr w:rsidR="001F1FEB" w:rsidRPr="00E708AC">
        <w:trPr>
          <w:trHeight w:val="537"/>
        </w:trPr>
        <w:tc>
          <w:tcPr>
            <w:tcW w:w="540" w:type="dxa"/>
            <w:vMerge w:val="restart"/>
          </w:tcPr>
          <w:p w:rsidR="001F1FEB" w:rsidRPr="00E708AC" w:rsidRDefault="001F1FEB" w:rsidP="008A468F">
            <w:pPr>
              <w:jc w:val="both"/>
            </w:pPr>
            <w:r w:rsidRPr="00E708AC">
              <w:t>2.1.</w:t>
            </w:r>
          </w:p>
        </w:tc>
        <w:tc>
          <w:tcPr>
            <w:tcW w:w="1980" w:type="dxa"/>
          </w:tcPr>
          <w:p w:rsidR="001F1FEB" w:rsidRPr="00E708AC" w:rsidRDefault="001F1FEB" w:rsidP="008A468F">
            <w:pPr>
              <w:jc w:val="both"/>
            </w:pPr>
            <w:r w:rsidRPr="00E708AC">
              <w:t>подготовлено, проведено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9</w:t>
            </w:r>
          </w:p>
        </w:tc>
        <w:tc>
          <w:tcPr>
            <w:tcW w:w="2160" w:type="dxa"/>
          </w:tcPr>
          <w:p w:rsidR="001F1FEB" w:rsidRPr="00E708AC" w:rsidRDefault="001F1FEB" w:rsidP="00602D5D">
            <w:pPr>
              <w:jc w:val="both"/>
            </w:pPr>
            <w:r w:rsidRPr="00E708AC">
              <w:t>педагогических учёб, семинаров</w:t>
            </w:r>
          </w:p>
        </w:tc>
        <w:tc>
          <w:tcPr>
            <w:tcW w:w="720" w:type="dxa"/>
          </w:tcPr>
          <w:p w:rsidR="001F1FEB" w:rsidRPr="000C379F" w:rsidRDefault="001F1FEB" w:rsidP="00167724">
            <w:pPr>
              <w:jc w:val="both"/>
            </w:pPr>
            <w:r w:rsidRPr="000C379F">
              <w:t>1</w:t>
            </w:r>
          </w:p>
        </w:tc>
        <w:tc>
          <w:tcPr>
            <w:tcW w:w="720" w:type="dxa"/>
          </w:tcPr>
          <w:p w:rsidR="001F1FEB" w:rsidRPr="000C379F" w:rsidRDefault="001F1FEB" w:rsidP="00167724">
            <w:pPr>
              <w:jc w:val="both"/>
            </w:pPr>
            <w:r w:rsidRPr="000C379F">
              <w:t>2</w:t>
            </w:r>
          </w:p>
        </w:tc>
        <w:tc>
          <w:tcPr>
            <w:tcW w:w="720" w:type="dxa"/>
          </w:tcPr>
          <w:p w:rsidR="001F1FEB" w:rsidRPr="000C379F" w:rsidRDefault="001F1FEB" w:rsidP="00602D5D">
            <w:pPr>
              <w:jc w:val="both"/>
            </w:pPr>
          </w:p>
        </w:tc>
        <w:tc>
          <w:tcPr>
            <w:tcW w:w="720" w:type="dxa"/>
          </w:tcPr>
          <w:p w:rsidR="001F1FEB" w:rsidRPr="000C379F" w:rsidRDefault="001F1FEB" w:rsidP="00602D5D">
            <w:pPr>
              <w:jc w:val="both"/>
            </w:pPr>
          </w:p>
        </w:tc>
        <w:tc>
          <w:tcPr>
            <w:tcW w:w="720" w:type="dxa"/>
          </w:tcPr>
          <w:p w:rsidR="001F1FEB" w:rsidRPr="000C379F" w:rsidRDefault="001F1FEB" w:rsidP="007A4CA3">
            <w:pPr>
              <w:jc w:val="both"/>
            </w:pPr>
            <w:r>
              <w:t>4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2</w:t>
            </w:r>
          </w:p>
        </w:tc>
        <w:tc>
          <w:tcPr>
            <w:tcW w:w="720" w:type="dxa"/>
          </w:tcPr>
          <w:p w:rsidR="001F1FEB" w:rsidRPr="000C379F" w:rsidRDefault="001F1FEB" w:rsidP="00602D5D">
            <w:pPr>
              <w:jc w:val="both"/>
            </w:pPr>
          </w:p>
        </w:tc>
      </w:tr>
      <w:tr w:rsidR="001F1FEB" w:rsidRPr="00E708AC"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</w:tcPr>
          <w:p w:rsidR="001F1FEB" w:rsidRPr="00E708AC" w:rsidRDefault="001F1FEB" w:rsidP="008A468F">
            <w:pPr>
              <w:jc w:val="both"/>
            </w:pPr>
            <w:r w:rsidRPr="00E708AC">
              <w:t>сделано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12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сообщений</w:t>
            </w:r>
          </w:p>
        </w:tc>
        <w:tc>
          <w:tcPr>
            <w:tcW w:w="720" w:type="dxa"/>
          </w:tcPr>
          <w:p w:rsidR="001F1FEB" w:rsidRPr="000C379F" w:rsidRDefault="001F1FEB" w:rsidP="00167724">
            <w:pPr>
              <w:jc w:val="both"/>
            </w:pPr>
            <w:r w:rsidRPr="000C379F">
              <w:t>5</w:t>
            </w:r>
          </w:p>
        </w:tc>
        <w:tc>
          <w:tcPr>
            <w:tcW w:w="720" w:type="dxa"/>
          </w:tcPr>
          <w:p w:rsidR="001F1FEB" w:rsidRPr="000C379F" w:rsidRDefault="001F1FEB" w:rsidP="00167724">
            <w:pPr>
              <w:jc w:val="both"/>
            </w:pPr>
          </w:p>
        </w:tc>
        <w:tc>
          <w:tcPr>
            <w:tcW w:w="720" w:type="dxa"/>
          </w:tcPr>
          <w:p w:rsidR="001F1FEB" w:rsidRPr="000C379F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0C379F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0C379F" w:rsidRDefault="001F1FEB" w:rsidP="007A4CA3">
            <w:pPr>
              <w:jc w:val="both"/>
            </w:pPr>
            <w:r w:rsidRPr="000C379F">
              <w:t>3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4</w:t>
            </w:r>
          </w:p>
        </w:tc>
        <w:tc>
          <w:tcPr>
            <w:tcW w:w="720" w:type="dxa"/>
          </w:tcPr>
          <w:p w:rsidR="001F1FEB" w:rsidRPr="000C379F" w:rsidRDefault="001F1FEB" w:rsidP="008A468F">
            <w:pPr>
              <w:jc w:val="both"/>
            </w:pPr>
          </w:p>
        </w:tc>
      </w:tr>
      <w:tr w:rsidR="001F1FEB" w:rsidRPr="00E708AC">
        <w:trPr>
          <w:trHeight w:val="413"/>
        </w:trPr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</w:tcPr>
          <w:p w:rsidR="001F1FEB" w:rsidRPr="00E708AC" w:rsidRDefault="001F1FEB" w:rsidP="008A468F">
            <w:pPr>
              <w:jc w:val="both"/>
            </w:pPr>
            <w:r w:rsidRPr="00E708AC">
              <w:t>дано</w:t>
            </w:r>
          </w:p>
        </w:tc>
        <w:tc>
          <w:tcPr>
            <w:tcW w:w="720" w:type="dxa"/>
          </w:tcPr>
          <w:p w:rsidR="001F1FEB" w:rsidRPr="00F134CF" w:rsidRDefault="001F1FEB" w:rsidP="0064574E">
            <w:pPr>
              <w:ind w:left="-57" w:right="-57"/>
              <w:jc w:val="both"/>
            </w:pPr>
            <w:r w:rsidRPr="00F134CF">
              <w:t>251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консультаций</w:t>
            </w:r>
          </w:p>
        </w:tc>
        <w:tc>
          <w:tcPr>
            <w:tcW w:w="720" w:type="dxa"/>
          </w:tcPr>
          <w:p w:rsidR="001F1FEB" w:rsidRPr="000C379F" w:rsidRDefault="001F1FEB" w:rsidP="00167724">
            <w:pPr>
              <w:ind w:left="-57" w:right="-57"/>
              <w:jc w:val="both"/>
            </w:pPr>
            <w:r w:rsidRPr="000C379F">
              <w:t>61</w:t>
            </w:r>
          </w:p>
        </w:tc>
        <w:tc>
          <w:tcPr>
            <w:tcW w:w="720" w:type="dxa"/>
          </w:tcPr>
          <w:p w:rsidR="001F1FEB" w:rsidRPr="000C379F" w:rsidRDefault="001F1FEB" w:rsidP="00167724">
            <w:pPr>
              <w:ind w:left="-57" w:right="-57"/>
              <w:jc w:val="both"/>
            </w:pPr>
            <w:r w:rsidRPr="000C379F">
              <w:t>20</w:t>
            </w:r>
          </w:p>
        </w:tc>
        <w:tc>
          <w:tcPr>
            <w:tcW w:w="720" w:type="dxa"/>
          </w:tcPr>
          <w:p w:rsidR="001F1FEB" w:rsidRPr="000C379F" w:rsidRDefault="001F1FEB" w:rsidP="008A468F">
            <w:pPr>
              <w:jc w:val="both"/>
            </w:pPr>
            <w:r w:rsidRPr="000C379F">
              <w:t>30</w:t>
            </w:r>
          </w:p>
        </w:tc>
        <w:tc>
          <w:tcPr>
            <w:tcW w:w="720" w:type="dxa"/>
          </w:tcPr>
          <w:p w:rsidR="001F1FEB" w:rsidRPr="000C379F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0C379F" w:rsidRDefault="001F1FEB" w:rsidP="00A8668F">
            <w:pPr>
              <w:ind w:right="-57"/>
              <w:jc w:val="both"/>
            </w:pPr>
            <w:r w:rsidRPr="000C379F">
              <w:t>более 60</w:t>
            </w:r>
          </w:p>
        </w:tc>
        <w:tc>
          <w:tcPr>
            <w:tcW w:w="720" w:type="dxa"/>
          </w:tcPr>
          <w:p w:rsidR="001F1FEB" w:rsidRDefault="001F1FEB" w:rsidP="007C52C6">
            <w:pPr>
              <w:ind w:left="-57" w:right="-57"/>
              <w:jc w:val="both"/>
            </w:pPr>
            <w:r>
              <w:t>40</w:t>
            </w:r>
          </w:p>
        </w:tc>
        <w:tc>
          <w:tcPr>
            <w:tcW w:w="720" w:type="dxa"/>
          </w:tcPr>
          <w:p w:rsidR="001F1FEB" w:rsidRPr="000C379F" w:rsidRDefault="001F1FEB" w:rsidP="008A468F">
            <w:pPr>
              <w:jc w:val="both"/>
            </w:pPr>
            <w:r w:rsidRPr="000C379F">
              <w:t>40</w:t>
            </w:r>
          </w:p>
        </w:tc>
      </w:tr>
      <w:tr w:rsidR="001F1FEB" w:rsidRPr="00E708AC">
        <w:tc>
          <w:tcPr>
            <w:tcW w:w="540" w:type="dxa"/>
            <w:vMerge w:val="restart"/>
          </w:tcPr>
          <w:p w:rsidR="001F1FEB" w:rsidRPr="00E708AC" w:rsidRDefault="001F1FEB" w:rsidP="008A468F">
            <w:pPr>
              <w:jc w:val="both"/>
            </w:pPr>
            <w:r w:rsidRPr="00E708AC">
              <w:t>2.2</w:t>
            </w:r>
          </w:p>
        </w:tc>
        <w:tc>
          <w:tcPr>
            <w:tcW w:w="1980" w:type="dxa"/>
          </w:tcPr>
          <w:p w:rsidR="001F1FEB" w:rsidRPr="00E708AC" w:rsidRDefault="001F1FEB" w:rsidP="008A468F">
            <w:pPr>
              <w:jc w:val="both"/>
            </w:pPr>
            <w:r w:rsidRPr="00E708AC">
              <w:t>оказана помощь в подготовке к аттестации педагогам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2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167724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  <w:r>
              <w:t>2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</w:tr>
      <w:tr w:rsidR="001F1FEB" w:rsidRPr="00E708AC"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  <w:vMerge w:val="restart"/>
          </w:tcPr>
          <w:p w:rsidR="001F1FEB" w:rsidRPr="00E708AC" w:rsidRDefault="001F1FEB" w:rsidP="008A468F">
            <w:pPr>
              <w:jc w:val="both"/>
            </w:pPr>
            <w:r w:rsidRPr="00E708AC">
              <w:t>аттестовано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4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 xml:space="preserve">педагогов, из них: 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167724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2</w:t>
            </w: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  <w:r>
              <w:t>2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</w:tr>
      <w:tr w:rsidR="001F1FEB" w:rsidRPr="00E708AC"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- на соответствие занимаемой должности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167724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C52C6">
            <w:pPr>
              <w:ind w:left="-57" w:right="-57"/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</w:tr>
      <w:tr w:rsidR="001F1FEB" w:rsidRPr="00E708AC"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- на 1 категорию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167724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</w:tr>
      <w:tr w:rsidR="001F1FEB" w:rsidRPr="00E708AC"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2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- на высшую категорию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167724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</w:tr>
      <w:tr w:rsidR="001F1FEB" w:rsidRPr="00E708AC">
        <w:tc>
          <w:tcPr>
            <w:tcW w:w="540" w:type="dxa"/>
          </w:tcPr>
          <w:p w:rsidR="001F1FEB" w:rsidRPr="00E708AC" w:rsidRDefault="001F1FEB" w:rsidP="008A468F">
            <w:pPr>
              <w:jc w:val="both"/>
            </w:pPr>
            <w:r w:rsidRPr="00E708AC">
              <w:t>2.3.</w:t>
            </w:r>
          </w:p>
        </w:tc>
        <w:tc>
          <w:tcPr>
            <w:tcW w:w="1980" w:type="dxa"/>
          </w:tcPr>
          <w:p w:rsidR="001F1FEB" w:rsidRPr="00E708AC" w:rsidRDefault="001F1FEB" w:rsidP="008A468F">
            <w:pPr>
              <w:jc w:val="both"/>
            </w:pPr>
            <w:r w:rsidRPr="00E708AC">
              <w:t>подготовлено и проведено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25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встреч педагогических лабораторий ДДТ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5</w:t>
            </w:r>
          </w:p>
        </w:tc>
        <w:tc>
          <w:tcPr>
            <w:tcW w:w="720" w:type="dxa"/>
          </w:tcPr>
          <w:p w:rsidR="001F1FEB" w:rsidRDefault="001F1FEB" w:rsidP="00167724">
            <w:pPr>
              <w:jc w:val="both"/>
            </w:pPr>
            <w:r>
              <w:t>3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3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  <w:r>
              <w:t>4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6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4</w:t>
            </w:r>
          </w:p>
        </w:tc>
      </w:tr>
      <w:tr w:rsidR="001F1FEB" w:rsidRPr="00E708AC">
        <w:tc>
          <w:tcPr>
            <w:tcW w:w="10440" w:type="dxa"/>
            <w:gridSpan w:val="11"/>
          </w:tcPr>
          <w:p w:rsidR="001F1FEB" w:rsidRPr="00E708AC" w:rsidRDefault="001F1FEB" w:rsidP="008A468F">
            <w:pPr>
              <w:jc w:val="both"/>
            </w:pPr>
            <w:r w:rsidRPr="00E708AC">
              <w:t xml:space="preserve">3. </w:t>
            </w:r>
            <w:r w:rsidRPr="00E708AC">
              <w:rPr>
                <w:b/>
                <w:bCs/>
              </w:rPr>
              <w:t>Методическое сопровождение педагогической практики</w:t>
            </w:r>
          </w:p>
        </w:tc>
      </w:tr>
      <w:tr w:rsidR="001F1FEB" w:rsidRPr="00E708AC">
        <w:tc>
          <w:tcPr>
            <w:tcW w:w="540" w:type="dxa"/>
          </w:tcPr>
          <w:p w:rsidR="001F1FEB" w:rsidRPr="00E708AC" w:rsidRDefault="001F1FEB" w:rsidP="00167724">
            <w:pPr>
              <w:jc w:val="both"/>
            </w:pPr>
            <w:r w:rsidRPr="00E708AC">
              <w:t>3.1</w:t>
            </w:r>
          </w:p>
        </w:tc>
        <w:tc>
          <w:tcPr>
            <w:tcW w:w="1980" w:type="dxa"/>
          </w:tcPr>
          <w:p w:rsidR="001F1FEB" w:rsidRPr="00E708AC" w:rsidRDefault="001F1FEB" w:rsidP="00167724">
            <w:pPr>
              <w:jc w:val="both"/>
            </w:pPr>
            <w:r w:rsidRPr="00E708AC">
              <w:t>оказана помощь педагогам</w:t>
            </w:r>
          </w:p>
        </w:tc>
        <w:tc>
          <w:tcPr>
            <w:tcW w:w="720" w:type="dxa"/>
          </w:tcPr>
          <w:p w:rsidR="001F1FEB" w:rsidRPr="00E708AC" w:rsidRDefault="001F1FEB" w:rsidP="00167724">
            <w:pPr>
              <w:jc w:val="both"/>
            </w:pP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>
              <w:t>106</w:t>
            </w:r>
          </w:p>
        </w:tc>
        <w:tc>
          <w:tcPr>
            <w:tcW w:w="720" w:type="dxa"/>
          </w:tcPr>
          <w:p w:rsidR="001F1FEB" w:rsidRPr="00E708AC" w:rsidRDefault="001F1FEB" w:rsidP="00167724">
            <w:pPr>
              <w:jc w:val="both"/>
            </w:pPr>
            <w:r w:rsidRPr="00E708AC">
              <w:t>39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14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14</w:t>
            </w: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  <w:r>
              <w:t>10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11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17</w:t>
            </w:r>
          </w:p>
        </w:tc>
      </w:tr>
      <w:tr w:rsidR="001F1FEB" w:rsidRPr="00E708AC">
        <w:tc>
          <w:tcPr>
            <w:tcW w:w="540" w:type="dxa"/>
          </w:tcPr>
          <w:p w:rsidR="001F1FEB" w:rsidRPr="00E708AC" w:rsidRDefault="001F1FEB" w:rsidP="00167724">
            <w:pPr>
              <w:jc w:val="both"/>
            </w:pPr>
          </w:p>
        </w:tc>
        <w:tc>
          <w:tcPr>
            <w:tcW w:w="1980" w:type="dxa"/>
          </w:tcPr>
          <w:p w:rsidR="001F1FEB" w:rsidRPr="00E708AC" w:rsidRDefault="001F1FEB" w:rsidP="00167724">
            <w:pPr>
              <w:jc w:val="both"/>
            </w:pPr>
            <w:r w:rsidRPr="00E708AC">
              <w:t>утверждено МС</w:t>
            </w:r>
          </w:p>
        </w:tc>
        <w:tc>
          <w:tcPr>
            <w:tcW w:w="720" w:type="dxa"/>
          </w:tcPr>
          <w:p w:rsidR="001F1FEB" w:rsidRPr="00E708AC" w:rsidRDefault="001F1FEB" w:rsidP="00167724">
            <w:pPr>
              <w:jc w:val="both"/>
            </w:pPr>
            <w:r>
              <w:t>68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167724">
            <w:pPr>
              <w:jc w:val="both"/>
            </w:pPr>
            <w:r w:rsidRPr="00E708AC">
              <w:t>19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12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8</w:t>
            </w: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  <w:r>
              <w:t>10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15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3</w:t>
            </w:r>
          </w:p>
        </w:tc>
      </w:tr>
      <w:tr w:rsidR="001F1FEB" w:rsidRPr="00E708AC">
        <w:trPr>
          <w:trHeight w:val="276"/>
        </w:trPr>
        <w:tc>
          <w:tcPr>
            <w:tcW w:w="540" w:type="dxa"/>
            <w:vMerge w:val="restart"/>
          </w:tcPr>
          <w:p w:rsidR="001F1FEB" w:rsidRPr="00E708AC" w:rsidRDefault="001F1FEB" w:rsidP="008A468F">
            <w:pPr>
              <w:jc w:val="both"/>
            </w:pPr>
            <w:r w:rsidRPr="00E708AC">
              <w:t>3.2</w:t>
            </w:r>
          </w:p>
          <w:p w:rsidR="001F1FEB" w:rsidRPr="00E708AC" w:rsidRDefault="001F1FEB" w:rsidP="002432E1">
            <w:pPr>
              <w:jc w:val="both"/>
            </w:pPr>
          </w:p>
        </w:tc>
        <w:tc>
          <w:tcPr>
            <w:tcW w:w="1980" w:type="dxa"/>
            <w:vMerge w:val="restart"/>
          </w:tcPr>
          <w:p w:rsidR="001F1FEB" w:rsidRPr="00E708AC" w:rsidRDefault="001F1FEB" w:rsidP="008A468F">
            <w:pPr>
              <w:jc w:val="both"/>
            </w:pPr>
            <w:r w:rsidRPr="00E708AC">
              <w:t>Посещено</w:t>
            </w:r>
          </w:p>
          <w:p w:rsidR="001F1FEB" w:rsidRPr="00E708AC" w:rsidRDefault="001F1FEB" w:rsidP="002E1E72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042862">
            <w:pPr>
              <w:jc w:val="both"/>
            </w:pPr>
            <w:r>
              <w:t>36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занятий в детских объединениях с последующим анализом</w:t>
            </w:r>
          </w:p>
        </w:tc>
        <w:tc>
          <w:tcPr>
            <w:tcW w:w="720" w:type="dxa"/>
          </w:tcPr>
          <w:p w:rsidR="001F1FEB" w:rsidRPr="00E708AC" w:rsidRDefault="001F1FEB" w:rsidP="00167724">
            <w:pPr>
              <w:jc w:val="both"/>
            </w:pPr>
            <w:r w:rsidRPr="00E708AC">
              <w:t>7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10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  <w:r>
              <w:t>13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16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</w:tr>
      <w:tr w:rsidR="001F1FEB" w:rsidRPr="00E708AC"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31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мероприятий в детских объединениях с последующим анализом</w:t>
            </w:r>
          </w:p>
        </w:tc>
        <w:tc>
          <w:tcPr>
            <w:tcW w:w="720" w:type="dxa"/>
          </w:tcPr>
          <w:p w:rsidR="001F1FEB" w:rsidRPr="00E708AC" w:rsidRDefault="001F1FEB" w:rsidP="00167724">
            <w:pPr>
              <w:jc w:val="both"/>
            </w:pPr>
            <w:r w:rsidRPr="00E708AC">
              <w:t>2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  <w:r>
              <w:t>12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2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15</w:t>
            </w:r>
          </w:p>
        </w:tc>
      </w:tr>
      <w:tr w:rsidR="001F1FEB" w:rsidRPr="00E708AC">
        <w:trPr>
          <w:trHeight w:val="416"/>
        </w:trPr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13</w:t>
            </w:r>
          </w:p>
        </w:tc>
        <w:tc>
          <w:tcPr>
            <w:tcW w:w="2160" w:type="dxa"/>
          </w:tcPr>
          <w:p w:rsidR="001F1FEB" w:rsidRPr="00E708AC" w:rsidRDefault="001F1FEB" w:rsidP="00064EB3">
            <w:r w:rsidRPr="00E708AC">
              <w:t>массовых, воспитательных, досуговых, праздничных мероприятий в СП с последующим анализом</w:t>
            </w:r>
          </w:p>
        </w:tc>
        <w:tc>
          <w:tcPr>
            <w:tcW w:w="720" w:type="dxa"/>
          </w:tcPr>
          <w:p w:rsidR="001F1FEB" w:rsidRPr="00E708AC" w:rsidRDefault="001F1FEB" w:rsidP="00167724">
            <w:pPr>
              <w:jc w:val="both"/>
            </w:pPr>
            <w:r w:rsidRPr="00E708AC">
              <w:t>1</w:t>
            </w:r>
          </w:p>
        </w:tc>
        <w:tc>
          <w:tcPr>
            <w:tcW w:w="720" w:type="dxa"/>
          </w:tcPr>
          <w:p w:rsidR="001F1FEB" w:rsidRPr="00E708AC" w:rsidRDefault="001F1FEB" w:rsidP="00064EB3"/>
        </w:tc>
        <w:tc>
          <w:tcPr>
            <w:tcW w:w="720" w:type="dxa"/>
          </w:tcPr>
          <w:p w:rsidR="001F1FEB" w:rsidRPr="00E708AC" w:rsidRDefault="001F1FEB" w:rsidP="00064EB3"/>
        </w:tc>
        <w:tc>
          <w:tcPr>
            <w:tcW w:w="720" w:type="dxa"/>
          </w:tcPr>
          <w:p w:rsidR="001F1FEB" w:rsidRPr="00E708AC" w:rsidRDefault="001F1FEB" w:rsidP="00064EB3"/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  <w:r>
              <w:t>3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9</w:t>
            </w:r>
          </w:p>
        </w:tc>
        <w:tc>
          <w:tcPr>
            <w:tcW w:w="720" w:type="dxa"/>
          </w:tcPr>
          <w:p w:rsidR="001F1FEB" w:rsidRPr="00E708AC" w:rsidRDefault="001F1FEB" w:rsidP="00064EB3"/>
        </w:tc>
      </w:tr>
      <w:tr w:rsidR="001F1FEB" w:rsidRPr="00E708AC">
        <w:trPr>
          <w:trHeight w:val="535"/>
        </w:trPr>
        <w:tc>
          <w:tcPr>
            <w:tcW w:w="540" w:type="dxa"/>
            <w:vMerge w:val="restart"/>
          </w:tcPr>
          <w:p w:rsidR="001F1FEB" w:rsidRPr="00E708AC" w:rsidRDefault="001F1FEB" w:rsidP="008A468F">
            <w:pPr>
              <w:jc w:val="both"/>
            </w:pPr>
            <w:r w:rsidRPr="00E708AC">
              <w:t>3.3</w:t>
            </w:r>
          </w:p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  <w:vMerge w:val="restart"/>
          </w:tcPr>
          <w:p w:rsidR="001F1FEB" w:rsidRPr="00E708AC" w:rsidRDefault="001F1FEB" w:rsidP="008A468F">
            <w:pPr>
              <w:jc w:val="both"/>
            </w:pPr>
            <w:r w:rsidRPr="00E708AC">
              <w:t>оказана помощь педагогам в разработке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3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методических материалов</w:t>
            </w:r>
          </w:p>
        </w:tc>
        <w:tc>
          <w:tcPr>
            <w:tcW w:w="720" w:type="dxa"/>
          </w:tcPr>
          <w:p w:rsidR="001F1FEB" w:rsidRPr="00E708AC" w:rsidRDefault="001F1FEB" w:rsidP="00167724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  <w:r>
              <w:t>3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</w:tr>
      <w:tr w:rsidR="001F1FEB" w:rsidRPr="00E708AC">
        <w:trPr>
          <w:trHeight w:val="535"/>
        </w:trPr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дидактических материалов</w:t>
            </w:r>
          </w:p>
        </w:tc>
        <w:tc>
          <w:tcPr>
            <w:tcW w:w="720" w:type="dxa"/>
          </w:tcPr>
          <w:p w:rsidR="001F1FEB" w:rsidRPr="00E708AC" w:rsidRDefault="001F1FEB" w:rsidP="00167724">
            <w:pPr>
              <w:jc w:val="both"/>
            </w:pPr>
            <w:r w:rsidRPr="00E708AC">
              <w:t>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</w:tr>
      <w:tr w:rsidR="001F1FEB" w:rsidRPr="00E708AC">
        <w:trPr>
          <w:trHeight w:val="302"/>
        </w:trPr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7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сценариев мероприятий</w:t>
            </w:r>
          </w:p>
        </w:tc>
        <w:tc>
          <w:tcPr>
            <w:tcW w:w="720" w:type="dxa"/>
          </w:tcPr>
          <w:p w:rsidR="001F1FEB" w:rsidRPr="00E708AC" w:rsidRDefault="001F1FEB" w:rsidP="00167724">
            <w:pPr>
              <w:jc w:val="both"/>
            </w:pPr>
            <w:r w:rsidRPr="00E708AC">
              <w:t>2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5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</w:tr>
      <w:tr w:rsidR="001F1FEB" w:rsidRPr="00E708AC">
        <w:trPr>
          <w:trHeight w:val="535"/>
        </w:trPr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5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планов-конспектов занятий</w:t>
            </w:r>
          </w:p>
        </w:tc>
        <w:tc>
          <w:tcPr>
            <w:tcW w:w="720" w:type="dxa"/>
          </w:tcPr>
          <w:p w:rsidR="001F1FEB" w:rsidRPr="00E708AC" w:rsidRDefault="001F1FEB" w:rsidP="00167724">
            <w:pPr>
              <w:jc w:val="both"/>
            </w:pPr>
            <w:r w:rsidRPr="00E708AC">
              <w:t>3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</w:t>
            </w:r>
          </w:p>
        </w:tc>
      </w:tr>
      <w:tr w:rsidR="001F1FEB" w:rsidRPr="00E708AC">
        <w:trPr>
          <w:trHeight w:val="302"/>
        </w:trPr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статей</w:t>
            </w:r>
          </w:p>
        </w:tc>
        <w:tc>
          <w:tcPr>
            <w:tcW w:w="720" w:type="dxa"/>
          </w:tcPr>
          <w:p w:rsidR="001F1FEB" w:rsidRPr="00E708AC" w:rsidRDefault="001F1FEB" w:rsidP="00167724">
            <w:pPr>
              <w:jc w:val="both"/>
            </w:pPr>
            <w:r w:rsidRPr="00E708AC">
              <w:t>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</w:tr>
      <w:tr w:rsidR="001F1FEB" w:rsidRPr="00E708AC">
        <w:trPr>
          <w:trHeight w:val="413"/>
        </w:trPr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</w:tcPr>
          <w:p w:rsidR="001F1FEB" w:rsidRPr="00E708AC" w:rsidRDefault="001F1FEB" w:rsidP="008A468F">
            <w:pPr>
              <w:jc w:val="both"/>
            </w:pPr>
            <w:r w:rsidRPr="00E708AC">
              <w:t>оказана помощь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10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педагогам в подготовке к конкурсам, смотрам, фестивалям</w:t>
            </w:r>
          </w:p>
        </w:tc>
        <w:tc>
          <w:tcPr>
            <w:tcW w:w="720" w:type="dxa"/>
          </w:tcPr>
          <w:p w:rsidR="001F1FEB" w:rsidRPr="00E708AC" w:rsidRDefault="001F1FEB" w:rsidP="00167724">
            <w:pPr>
              <w:jc w:val="both"/>
            </w:pPr>
            <w:r>
              <w:t>4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2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  <w:r>
              <w:t>2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</w:t>
            </w:r>
          </w:p>
        </w:tc>
      </w:tr>
      <w:tr w:rsidR="001F1FEB" w:rsidRPr="00E708AC">
        <w:tc>
          <w:tcPr>
            <w:tcW w:w="10440" w:type="dxa"/>
            <w:gridSpan w:val="11"/>
          </w:tcPr>
          <w:p w:rsidR="001F1FEB" w:rsidRPr="00E708AC" w:rsidRDefault="001F1FEB" w:rsidP="00F93E85">
            <w:pPr>
              <w:jc w:val="both"/>
            </w:pPr>
            <w:r w:rsidRPr="00E708AC">
              <w:t xml:space="preserve">4. </w:t>
            </w:r>
            <w:r w:rsidRPr="00E708AC">
              <w:rPr>
                <w:b/>
                <w:bCs/>
              </w:rPr>
              <w:t>Презентация СП, ДДТ, внешние связи</w:t>
            </w:r>
          </w:p>
        </w:tc>
      </w:tr>
      <w:tr w:rsidR="001F1FEB" w:rsidRPr="00E708AC">
        <w:tc>
          <w:tcPr>
            <w:tcW w:w="540" w:type="dxa"/>
          </w:tcPr>
          <w:p w:rsidR="001F1FEB" w:rsidRPr="00E708AC" w:rsidRDefault="001F1FEB" w:rsidP="008A468F">
            <w:pPr>
              <w:jc w:val="both"/>
            </w:pPr>
            <w:r w:rsidRPr="00E708AC">
              <w:t>4.1</w:t>
            </w:r>
          </w:p>
        </w:tc>
        <w:tc>
          <w:tcPr>
            <w:tcW w:w="1980" w:type="dxa"/>
          </w:tcPr>
          <w:p w:rsidR="001F1FEB" w:rsidRPr="00E708AC" w:rsidRDefault="001F1FEB" w:rsidP="008A468F">
            <w:pPr>
              <w:jc w:val="both"/>
            </w:pPr>
            <w:r w:rsidRPr="00E708AC">
              <w:t>подготовлено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5</w:t>
            </w:r>
          </w:p>
        </w:tc>
        <w:tc>
          <w:tcPr>
            <w:tcW w:w="2160" w:type="dxa"/>
          </w:tcPr>
          <w:p w:rsidR="001F1FEB" w:rsidRDefault="001F1FEB" w:rsidP="008A468F">
            <w:pPr>
              <w:jc w:val="both"/>
            </w:pPr>
            <w:r w:rsidRPr="00E708AC">
              <w:t>публикаций, сюжетов, материалов в СМИ, интернет (названия материалов и изданий)</w:t>
            </w:r>
          </w:p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B929C5" w:rsidRDefault="001F1FEB" w:rsidP="00167724">
            <w:pPr>
              <w:jc w:val="both"/>
              <w:rPr>
                <w:color w:val="FF0000"/>
              </w:rPr>
            </w:pPr>
            <w:r w:rsidRPr="00B929C5">
              <w:rPr>
                <w:color w:val="FF0000"/>
              </w:rPr>
              <w:t>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2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2</w:t>
            </w:r>
          </w:p>
        </w:tc>
      </w:tr>
      <w:tr w:rsidR="001F1FEB" w:rsidRPr="00E708AC">
        <w:tc>
          <w:tcPr>
            <w:tcW w:w="540" w:type="dxa"/>
            <w:vMerge w:val="restart"/>
          </w:tcPr>
          <w:p w:rsidR="001F1FEB" w:rsidRPr="00E708AC" w:rsidRDefault="001F1FEB" w:rsidP="008A468F">
            <w:pPr>
              <w:jc w:val="both"/>
            </w:pPr>
            <w:r w:rsidRPr="00E708AC">
              <w:t>4.2</w:t>
            </w:r>
          </w:p>
        </w:tc>
        <w:tc>
          <w:tcPr>
            <w:tcW w:w="1980" w:type="dxa"/>
            <w:vMerge w:val="restart"/>
          </w:tcPr>
          <w:p w:rsidR="001F1FEB" w:rsidRPr="00E708AC" w:rsidRDefault="001F1FEB" w:rsidP="008A468F">
            <w:pPr>
              <w:jc w:val="both"/>
            </w:pPr>
            <w:r w:rsidRPr="00E708AC">
              <w:t>посещено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2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семинаров, конференций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167724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1</w:t>
            </w:r>
          </w:p>
        </w:tc>
      </w:tr>
      <w:tr w:rsidR="001F1FEB" w:rsidRPr="00E708AC"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занятий в ОУ г. Томска, Томской обл.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167724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</w:p>
        </w:tc>
      </w:tr>
      <w:tr w:rsidR="001F1FEB" w:rsidRPr="00E708AC">
        <w:trPr>
          <w:trHeight w:val="1607"/>
        </w:trPr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</w:tcPr>
          <w:p w:rsidR="001F1FEB" w:rsidRPr="00E708AC" w:rsidRDefault="001F1FEB" w:rsidP="008A468F">
            <w:pPr>
              <w:jc w:val="both"/>
            </w:pPr>
            <w:r w:rsidRPr="00E708AC">
              <w:t>подготовлено, сделано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6</w:t>
            </w:r>
          </w:p>
        </w:tc>
        <w:tc>
          <w:tcPr>
            <w:tcW w:w="2160" w:type="dxa"/>
          </w:tcPr>
          <w:p w:rsidR="001F1FEB" w:rsidRDefault="001F1FEB" w:rsidP="008A468F">
            <w:pPr>
              <w:jc w:val="both"/>
            </w:pPr>
            <w:r w:rsidRPr="00E708AC">
              <w:t>докладов, выступлений, сообщений на семинарах, конференциях, МО (темы, названия, уровень)</w:t>
            </w:r>
          </w:p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167724">
            <w:pPr>
              <w:jc w:val="both"/>
            </w:pPr>
            <w:r>
              <w:t>3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  <w:r>
              <w:t>2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1</w:t>
            </w:r>
          </w:p>
        </w:tc>
      </w:tr>
      <w:tr w:rsidR="001F1FEB" w:rsidRPr="00E708AC">
        <w:trPr>
          <w:trHeight w:val="381"/>
        </w:trPr>
        <w:tc>
          <w:tcPr>
            <w:tcW w:w="10440" w:type="dxa"/>
            <w:gridSpan w:val="11"/>
          </w:tcPr>
          <w:p w:rsidR="001F1FEB" w:rsidRPr="00E708AC" w:rsidRDefault="001F1FEB" w:rsidP="008A468F">
            <w:pPr>
              <w:jc w:val="both"/>
              <w:rPr>
                <w:b/>
                <w:bCs/>
              </w:rPr>
            </w:pPr>
            <w:r w:rsidRPr="00E708AC">
              <w:rPr>
                <w:b/>
                <w:bCs/>
              </w:rPr>
              <w:t>5.Работа с документацией, фондами</w:t>
            </w:r>
          </w:p>
        </w:tc>
      </w:tr>
      <w:tr w:rsidR="001F1FEB" w:rsidRPr="00E708AC">
        <w:tc>
          <w:tcPr>
            <w:tcW w:w="540" w:type="dxa"/>
            <w:vMerge w:val="restart"/>
          </w:tcPr>
          <w:p w:rsidR="001F1FEB" w:rsidRPr="00E708AC" w:rsidRDefault="001F1FEB" w:rsidP="008A468F">
            <w:pPr>
              <w:jc w:val="both"/>
            </w:pPr>
            <w:r w:rsidRPr="00E708AC">
              <w:t>5.1</w:t>
            </w:r>
          </w:p>
        </w:tc>
        <w:tc>
          <w:tcPr>
            <w:tcW w:w="1980" w:type="dxa"/>
            <w:vMerge w:val="restart"/>
          </w:tcPr>
          <w:p w:rsidR="001F1FEB" w:rsidRPr="00E708AC" w:rsidRDefault="001F1FEB" w:rsidP="008A468F">
            <w:pPr>
              <w:jc w:val="both"/>
            </w:pPr>
            <w:r w:rsidRPr="00E708AC">
              <w:t>подготовлено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10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отзывов, рецензий, характеристик, представлений, экспертных заключений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  <w:r>
              <w:t>2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6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2</w:t>
            </w:r>
          </w:p>
        </w:tc>
      </w:tr>
      <w:tr w:rsidR="001F1FEB" w:rsidRPr="00E708AC">
        <w:trPr>
          <w:trHeight w:val="653"/>
        </w:trPr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5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мониторинговых карт, форм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  <w:r>
              <w:t>4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</w:p>
        </w:tc>
      </w:tr>
      <w:tr w:rsidR="001F1FEB" w:rsidRPr="00E708AC">
        <w:tc>
          <w:tcPr>
            <w:tcW w:w="540" w:type="dxa"/>
            <w:vMerge w:val="restart"/>
          </w:tcPr>
          <w:p w:rsidR="001F1FEB" w:rsidRPr="00E708AC" w:rsidRDefault="001F1FEB" w:rsidP="008A468F">
            <w:pPr>
              <w:jc w:val="both"/>
            </w:pPr>
            <w:r w:rsidRPr="00E708AC">
              <w:t>5.2</w:t>
            </w:r>
          </w:p>
        </w:tc>
        <w:tc>
          <w:tcPr>
            <w:tcW w:w="1980" w:type="dxa"/>
            <w:vMerge w:val="restart"/>
          </w:tcPr>
          <w:p w:rsidR="001F1FEB" w:rsidRPr="00E708AC" w:rsidRDefault="001F1FEB" w:rsidP="008A468F">
            <w:pPr>
              <w:jc w:val="both"/>
            </w:pPr>
            <w:r w:rsidRPr="00E708AC">
              <w:t>составлено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22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картотек, банков данных, форм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6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8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2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5</w:t>
            </w:r>
          </w:p>
        </w:tc>
      </w:tr>
      <w:tr w:rsidR="001F1FEB" w:rsidRPr="00E708AC"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20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отчётов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2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4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Default="001F1FEB" w:rsidP="007C52C6">
            <w:pPr>
              <w:jc w:val="both"/>
            </w:pPr>
            <w:r>
              <w:t>1</w:t>
            </w:r>
          </w:p>
        </w:tc>
      </w:tr>
      <w:tr w:rsidR="001F1FEB" w:rsidRPr="00E708AC">
        <w:tc>
          <w:tcPr>
            <w:tcW w:w="10440" w:type="dxa"/>
            <w:gridSpan w:val="11"/>
          </w:tcPr>
          <w:p w:rsidR="001F1FEB" w:rsidRPr="00E708AC" w:rsidRDefault="001F1FEB" w:rsidP="008A468F">
            <w:pPr>
              <w:jc w:val="both"/>
              <w:rPr>
                <w:b/>
                <w:bCs/>
              </w:rPr>
            </w:pPr>
            <w:r w:rsidRPr="00E708AC">
              <w:rPr>
                <w:b/>
                <w:bCs/>
              </w:rPr>
              <w:t>6. Разработническая, проектная, аналитическая, исследовательская деятельность</w:t>
            </w:r>
          </w:p>
        </w:tc>
      </w:tr>
      <w:tr w:rsidR="001F1FEB" w:rsidRPr="00E708AC">
        <w:tc>
          <w:tcPr>
            <w:tcW w:w="540" w:type="dxa"/>
          </w:tcPr>
          <w:p w:rsidR="001F1FEB" w:rsidRPr="00E708AC" w:rsidRDefault="001F1FEB" w:rsidP="008A468F">
            <w:pPr>
              <w:jc w:val="both"/>
            </w:pPr>
            <w:r w:rsidRPr="00E708AC">
              <w:t>6.1</w:t>
            </w:r>
          </w:p>
        </w:tc>
        <w:tc>
          <w:tcPr>
            <w:tcW w:w="1980" w:type="dxa"/>
          </w:tcPr>
          <w:p w:rsidR="001F1FEB" w:rsidRPr="00E708AC" w:rsidRDefault="001F1FEB" w:rsidP="008A468F">
            <w:pPr>
              <w:jc w:val="both"/>
            </w:pPr>
            <w:r w:rsidRPr="00E708AC">
              <w:t>разработано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4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материалов проектного, аналитического,</w:t>
            </w:r>
            <w:r w:rsidRPr="00E708AC">
              <w:rPr>
                <w:u w:val="single"/>
              </w:rPr>
              <w:t xml:space="preserve"> </w:t>
            </w:r>
            <w:r w:rsidRPr="00E708AC">
              <w:t>иссследователького (нужное подчеркнуть) характера (названия)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3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</w:tr>
      <w:tr w:rsidR="001F1FEB" w:rsidRPr="00E708AC">
        <w:trPr>
          <w:trHeight w:val="1930"/>
        </w:trPr>
        <w:tc>
          <w:tcPr>
            <w:tcW w:w="540" w:type="dxa"/>
          </w:tcPr>
          <w:p w:rsidR="001F1FEB" w:rsidRPr="00E708AC" w:rsidRDefault="001F1FEB" w:rsidP="008A468F">
            <w:pPr>
              <w:jc w:val="both"/>
            </w:pPr>
            <w:r w:rsidRPr="00E708AC">
              <w:t>6.2</w:t>
            </w:r>
          </w:p>
        </w:tc>
        <w:tc>
          <w:tcPr>
            <w:tcW w:w="1980" w:type="dxa"/>
          </w:tcPr>
          <w:p w:rsidR="001F1FEB" w:rsidRPr="00E708AC" w:rsidRDefault="001F1FEB" w:rsidP="008A468F">
            <w:pPr>
              <w:jc w:val="both"/>
            </w:pPr>
            <w:r w:rsidRPr="00E708AC">
              <w:t>оказана помощь педагогам и руководителю СП в разработке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2</w:t>
            </w:r>
          </w:p>
        </w:tc>
        <w:tc>
          <w:tcPr>
            <w:tcW w:w="2160" w:type="dxa"/>
          </w:tcPr>
          <w:p w:rsidR="001F1FEB" w:rsidRPr="00E708AC" w:rsidRDefault="001F1FEB" w:rsidP="00815EAE">
            <w:pPr>
              <w:jc w:val="both"/>
            </w:pPr>
            <w:r w:rsidRPr="00E708AC">
              <w:t>материалов проектного, аналитического, иссследователького (нужное подчеркнуть) характера (названия), в том числе, описания моделей СП</w:t>
            </w:r>
          </w:p>
        </w:tc>
        <w:tc>
          <w:tcPr>
            <w:tcW w:w="720" w:type="dxa"/>
          </w:tcPr>
          <w:p w:rsidR="001F1FEB" w:rsidRPr="00E708AC" w:rsidRDefault="001F1FEB" w:rsidP="00815EAE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15EAE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15EAE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15EAE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15EAE">
            <w:pPr>
              <w:jc w:val="both"/>
            </w:pPr>
            <w:r>
              <w:t>2</w:t>
            </w:r>
          </w:p>
        </w:tc>
        <w:tc>
          <w:tcPr>
            <w:tcW w:w="720" w:type="dxa"/>
          </w:tcPr>
          <w:p w:rsidR="001F1FEB" w:rsidRPr="00E708AC" w:rsidRDefault="001F1FEB" w:rsidP="00815EAE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15EAE">
            <w:pPr>
              <w:jc w:val="both"/>
            </w:pPr>
          </w:p>
        </w:tc>
      </w:tr>
      <w:tr w:rsidR="001F1FEB" w:rsidRPr="00E708AC">
        <w:trPr>
          <w:trHeight w:val="534"/>
        </w:trPr>
        <w:tc>
          <w:tcPr>
            <w:tcW w:w="10440" w:type="dxa"/>
            <w:gridSpan w:val="11"/>
          </w:tcPr>
          <w:p w:rsidR="001F1FEB" w:rsidRDefault="001F1FEB" w:rsidP="00815EAE">
            <w:pPr>
              <w:jc w:val="both"/>
              <w:rPr>
                <w:b/>
                <w:bCs/>
              </w:rPr>
            </w:pPr>
            <w:r w:rsidRPr="00E708AC">
              <w:rPr>
                <w:b/>
                <w:bCs/>
              </w:rPr>
              <w:t>7. Самообразование, повышение квалификации</w:t>
            </w:r>
          </w:p>
          <w:p w:rsidR="001F1FEB" w:rsidRPr="00E708AC" w:rsidRDefault="001F1FEB" w:rsidP="00815EAE">
            <w:pPr>
              <w:jc w:val="both"/>
              <w:rPr>
                <w:b/>
                <w:bCs/>
              </w:rPr>
            </w:pPr>
            <w:r w:rsidRPr="00E708AC">
              <w:t>Тема (проблема, аспект) самообразования:</w:t>
            </w:r>
          </w:p>
        </w:tc>
      </w:tr>
      <w:tr w:rsidR="001F1FEB" w:rsidRPr="00E708AC">
        <w:tc>
          <w:tcPr>
            <w:tcW w:w="540" w:type="dxa"/>
          </w:tcPr>
          <w:p w:rsidR="001F1FEB" w:rsidRPr="00E708AC" w:rsidRDefault="001F1FEB" w:rsidP="008A468F">
            <w:pPr>
              <w:jc w:val="both"/>
            </w:pPr>
            <w:r w:rsidRPr="00E708AC">
              <w:t>7.1</w:t>
            </w:r>
          </w:p>
        </w:tc>
        <w:tc>
          <w:tcPr>
            <w:tcW w:w="1980" w:type="dxa"/>
          </w:tcPr>
          <w:p w:rsidR="001F1FEB" w:rsidRPr="00E708AC" w:rsidRDefault="001F1FEB" w:rsidP="008A468F">
            <w:pPr>
              <w:jc w:val="both"/>
            </w:pPr>
            <w:r w:rsidRPr="00E708AC">
              <w:t xml:space="preserve">посещено 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2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обучающих семинаров, курсов повышения квалификации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</w:tr>
      <w:tr w:rsidR="001F1FEB" w:rsidRPr="00E708AC">
        <w:tc>
          <w:tcPr>
            <w:tcW w:w="54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</w:tcPr>
          <w:p w:rsidR="001F1FEB" w:rsidRPr="00E708AC" w:rsidRDefault="001F1FEB" w:rsidP="008A468F">
            <w:pPr>
              <w:jc w:val="both"/>
            </w:pPr>
            <w:r w:rsidRPr="00E708AC">
              <w:t>разработано, подготовлено</w:t>
            </w:r>
          </w:p>
        </w:tc>
        <w:tc>
          <w:tcPr>
            <w:tcW w:w="720" w:type="dxa"/>
          </w:tcPr>
          <w:p w:rsidR="001F1FEB" w:rsidRPr="00E708AC" w:rsidRDefault="001F1FEB" w:rsidP="008A468F">
            <w:r>
              <w:t>3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 xml:space="preserve">материалов 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2</w:t>
            </w:r>
          </w:p>
        </w:tc>
      </w:tr>
      <w:tr w:rsidR="001F1FEB" w:rsidRPr="00E708AC">
        <w:tc>
          <w:tcPr>
            <w:tcW w:w="10440" w:type="dxa"/>
            <w:gridSpan w:val="11"/>
          </w:tcPr>
          <w:p w:rsidR="001F1FEB" w:rsidRPr="00E708AC" w:rsidRDefault="001F1FEB" w:rsidP="008A468F">
            <w:pPr>
              <w:jc w:val="both"/>
              <w:rPr>
                <w:b/>
                <w:bCs/>
              </w:rPr>
            </w:pPr>
            <w:r w:rsidRPr="00E708AC">
              <w:rPr>
                <w:b/>
                <w:bCs/>
              </w:rPr>
              <w:t>8. Личные достижения</w:t>
            </w:r>
          </w:p>
        </w:tc>
      </w:tr>
      <w:tr w:rsidR="001F1FEB" w:rsidRPr="00E708AC">
        <w:tc>
          <w:tcPr>
            <w:tcW w:w="540" w:type="dxa"/>
          </w:tcPr>
          <w:p w:rsidR="001F1FEB" w:rsidRPr="00E708AC" w:rsidRDefault="001F1FEB" w:rsidP="008A468F">
            <w:pPr>
              <w:jc w:val="both"/>
            </w:pPr>
            <w:r w:rsidRPr="00E708AC">
              <w:t>8.1</w:t>
            </w:r>
          </w:p>
        </w:tc>
        <w:tc>
          <w:tcPr>
            <w:tcW w:w="1980" w:type="dxa"/>
          </w:tcPr>
          <w:p w:rsidR="001F1FEB" w:rsidRPr="00E708AC" w:rsidRDefault="001F1FEB" w:rsidP="008A468F">
            <w:pPr>
              <w:jc w:val="both"/>
            </w:pPr>
            <w:r w:rsidRPr="00E708AC">
              <w:t>Результативное участие в конкурсах, фестивалях</w:t>
            </w:r>
          </w:p>
        </w:tc>
        <w:tc>
          <w:tcPr>
            <w:tcW w:w="720" w:type="dxa"/>
          </w:tcPr>
          <w:p w:rsidR="001F1FEB" w:rsidRPr="00E708AC" w:rsidRDefault="001F1FEB" w:rsidP="008A468F">
            <w:r>
              <w:t>7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4</w:t>
            </w:r>
          </w:p>
        </w:tc>
        <w:tc>
          <w:tcPr>
            <w:tcW w:w="720" w:type="dxa"/>
          </w:tcPr>
          <w:p w:rsidR="001F1FEB" w:rsidRDefault="001F1FEB" w:rsidP="007C52C6">
            <w:r>
              <w:t>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2</w:t>
            </w:r>
          </w:p>
        </w:tc>
      </w:tr>
      <w:tr w:rsidR="001F1FEB" w:rsidRPr="00E708AC">
        <w:tc>
          <w:tcPr>
            <w:tcW w:w="540" w:type="dxa"/>
          </w:tcPr>
          <w:p w:rsidR="001F1FEB" w:rsidRPr="00E708AC" w:rsidRDefault="001F1FEB" w:rsidP="008A468F">
            <w:pPr>
              <w:jc w:val="both"/>
            </w:pPr>
            <w:r w:rsidRPr="00E708AC">
              <w:t>8.2.</w:t>
            </w:r>
          </w:p>
        </w:tc>
        <w:tc>
          <w:tcPr>
            <w:tcW w:w="1980" w:type="dxa"/>
          </w:tcPr>
          <w:p w:rsidR="001F1FEB" w:rsidRPr="00E708AC" w:rsidRDefault="001F1FEB" w:rsidP="008A468F">
            <w:pPr>
              <w:jc w:val="both"/>
            </w:pPr>
            <w:r w:rsidRPr="00E708AC">
              <w:t>Награды, поощрения</w:t>
            </w:r>
          </w:p>
        </w:tc>
        <w:tc>
          <w:tcPr>
            <w:tcW w:w="720" w:type="dxa"/>
          </w:tcPr>
          <w:p w:rsidR="001F1FEB" w:rsidRPr="00E708AC" w:rsidRDefault="001F1FEB" w:rsidP="008A468F">
            <w:r>
              <w:t>1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C52C6">
            <w:r>
              <w:t>1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</w:tr>
      <w:tr w:rsidR="001F1FEB" w:rsidRPr="00E708AC">
        <w:tc>
          <w:tcPr>
            <w:tcW w:w="10440" w:type="dxa"/>
            <w:gridSpan w:val="11"/>
          </w:tcPr>
          <w:p w:rsidR="001F1FEB" w:rsidRPr="00E708AC" w:rsidRDefault="001F1FEB" w:rsidP="008A468F">
            <w:pPr>
              <w:jc w:val="both"/>
              <w:rPr>
                <w:b/>
                <w:bCs/>
              </w:rPr>
            </w:pPr>
            <w:r w:rsidRPr="00E708AC">
              <w:rPr>
                <w:b/>
                <w:bCs/>
              </w:rPr>
              <w:t>9. Достижения педагогов</w:t>
            </w:r>
          </w:p>
        </w:tc>
      </w:tr>
      <w:tr w:rsidR="001F1FEB" w:rsidRPr="00E708AC">
        <w:tc>
          <w:tcPr>
            <w:tcW w:w="540" w:type="dxa"/>
            <w:vMerge w:val="restart"/>
          </w:tcPr>
          <w:p w:rsidR="001F1FEB" w:rsidRPr="00E708AC" w:rsidRDefault="001F1FEB" w:rsidP="008A468F">
            <w:pPr>
              <w:jc w:val="both"/>
            </w:pPr>
            <w:r w:rsidRPr="00E708AC">
              <w:t>9.1</w:t>
            </w:r>
          </w:p>
        </w:tc>
        <w:tc>
          <w:tcPr>
            <w:tcW w:w="1980" w:type="dxa"/>
            <w:vMerge w:val="restart"/>
          </w:tcPr>
          <w:p w:rsidR="001F1FEB" w:rsidRPr="00E708AC" w:rsidRDefault="001F1FEB" w:rsidP="008A468F">
            <w:pPr>
              <w:jc w:val="both"/>
            </w:pPr>
            <w:r w:rsidRPr="00E708AC">
              <w:t>Результативное участие в конкурсах</w:t>
            </w:r>
          </w:p>
        </w:tc>
        <w:tc>
          <w:tcPr>
            <w:tcW w:w="720" w:type="dxa"/>
          </w:tcPr>
          <w:p w:rsidR="001F1FEB" w:rsidRPr="00E708AC" w:rsidRDefault="001F1FEB" w:rsidP="008A468F">
            <w:r>
              <w:t>11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Авторских программ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2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2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r>
              <w:t>2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5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</w:tr>
      <w:tr w:rsidR="001F1FEB" w:rsidRPr="00E708AC"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r>
              <w:t>9</w:t>
            </w:r>
          </w:p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методических материалов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2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  <w:r>
              <w:t>2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r>
              <w:t>5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</w:tr>
      <w:tr w:rsidR="001F1FEB" w:rsidRPr="00E708AC">
        <w:tc>
          <w:tcPr>
            <w:tcW w:w="54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1980" w:type="dxa"/>
            <w:vMerge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/>
        </w:tc>
        <w:tc>
          <w:tcPr>
            <w:tcW w:w="2160" w:type="dxa"/>
          </w:tcPr>
          <w:p w:rsidR="001F1FEB" w:rsidRPr="00E708AC" w:rsidRDefault="001F1FEB" w:rsidP="008A468F">
            <w:pPr>
              <w:jc w:val="both"/>
            </w:pPr>
            <w:r w:rsidRPr="00E708AC">
              <w:t>профессиональных конкурсах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Default="001F1FEB" w:rsidP="007A4CA3">
            <w:r>
              <w:t>2</w:t>
            </w: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  <w:tc>
          <w:tcPr>
            <w:tcW w:w="720" w:type="dxa"/>
          </w:tcPr>
          <w:p w:rsidR="001F1FEB" w:rsidRPr="00E708AC" w:rsidRDefault="001F1FEB" w:rsidP="008A468F">
            <w:pPr>
              <w:jc w:val="both"/>
            </w:pPr>
          </w:p>
        </w:tc>
      </w:tr>
    </w:tbl>
    <w:p w:rsidR="001F1FEB" w:rsidRPr="00E708AC" w:rsidRDefault="001F1FEB" w:rsidP="007B4212"/>
    <w:sectPr w:rsidR="001F1FEB" w:rsidRPr="00E708AC" w:rsidSect="007B4212">
      <w:footerReference w:type="default" r:id="rId7"/>
      <w:pgSz w:w="11906" w:h="16838"/>
      <w:pgMar w:top="53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FEB" w:rsidRDefault="001F1FEB" w:rsidP="008B45DC">
      <w:r>
        <w:separator/>
      </w:r>
    </w:p>
  </w:endnote>
  <w:endnote w:type="continuationSeparator" w:id="0">
    <w:p w:rsidR="001F1FEB" w:rsidRDefault="001F1FEB" w:rsidP="008B4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FEB" w:rsidRDefault="001F1FEB" w:rsidP="008A468F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F1FEB" w:rsidRDefault="001F1FEB" w:rsidP="008A468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FEB" w:rsidRDefault="001F1FEB" w:rsidP="008B45DC">
      <w:r>
        <w:separator/>
      </w:r>
    </w:p>
  </w:footnote>
  <w:footnote w:type="continuationSeparator" w:id="0">
    <w:p w:rsidR="001F1FEB" w:rsidRDefault="001F1FEB" w:rsidP="008B45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04F5"/>
    <w:multiLevelType w:val="hybridMultilevel"/>
    <w:tmpl w:val="95A8D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200C61"/>
    <w:multiLevelType w:val="multilevel"/>
    <w:tmpl w:val="29C83D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30"/>
      <w:numFmt w:val="decimal"/>
      <w:lvlText w:val="%4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>
    <w:nsid w:val="059D1828"/>
    <w:multiLevelType w:val="multilevel"/>
    <w:tmpl w:val="F7228F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30"/>
      <w:numFmt w:val="decimal"/>
      <w:lvlText w:val="%4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>
    <w:nsid w:val="08566DA2"/>
    <w:multiLevelType w:val="hybridMultilevel"/>
    <w:tmpl w:val="0532CFA2"/>
    <w:lvl w:ilvl="0" w:tplc="B42A48D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B334AAC"/>
    <w:multiLevelType w:val="hybridMultilevel"/>
    <w:tmpl w:val="253A71BA"/>
    <w:lvl w:ilvl="0" w:tplc="5F7EF9D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0AD7EAD"/>
    <w:multiLevelType w:val="multilevel"/>
    <w:tmpl w:val="61A43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DC71E7"/>
    <w:multiLevelType w:val="hybridMultilevel"/>
    <w:tmpl w:val="05061DF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163935A5"/>
    <w:multiLevelType w:val="hybridMultilevel"/>
    <w:tmpl w:val="69704BE6"/>
    <w:lvl w:ilvl="0" w:tplc="B42A48D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81A5538"/>
    <w:multiLevelType w:val="hybridMultilevel"/>
    <w:tmpl w:val="9460CA4C"/>
    <w:lvl w:ilvl="0" w:tplc="5F7EF9D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3326583"/>
    <w:multiLevelType w:val="multilevel"/>
    <w:tmpl w:val="61A43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EB47408"/>
    <w:multiLevelType w:val="multilevel"/>
    <w:tmpl w:val="68DC308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30"/>
      <w:numFmt w:val="decimal"/>
      <w:lvlText w:val="%4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1">
    <w:nsid w:val="2F1F71F2"/>
    <w:multiLevelType w:val="hybridMultilevel"/>
    <w:tmpl w:val="90F6B40E"/>
    <w:lvl w:ilvl="0" w:tplc="B42A48D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4CB1802"/>
    <w:multiLevelType w:val="hybridMultilevel"/>
    <w:tmpl w:val="C03E9FBE"/>
    <w:lvl w:ilvl="0" w:tplc="B42A48D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C2234E5"/>
    <w:multiLevelType w:val="hybridMultilevel"/>
    <w:tmpl w:val="7E2E3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83B74"/>
    <w:multiLevelType w:val="hybridMultilevel"/>
    <w:tmpl w:val="0A94152C"/>
    <w:lvl w:ilvl="0" w:tplc="AD6230BE">
      <w:start w:val="1"/>
      <w:numFmt w:val="decimal"/>
      <w:lvlText w:val="%1."/>
      <w:lvlJc w:val="left"/>
      <w:pPr>
        <w:ind w:left="76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86" w:hanging="360"/>
      </w:pPr>
    </w:lvl>
    <w:lvl w:ilvl="2" w:tplc="0419001B">
      <w:start w:val="1"/>
      <w:numFmt w:val="lowerRoman"/>
      <w:lvlText w:val="%3."/>
      <w:lvlJc w:val="right"/>
      <w:pPr>
        <w:ind w:left="2206" w:hanging="180"/>
      </w:pPr>
    </w:lvl>
    <w:lvl w:ilvl="3" w:tplc="0419000F">
      <w:start w:val="1"/>
      <w:numFmt w:val="decimal"/>
      <w:lvlText w:val="%4."/>
      <w:lvlJc w:val="left"/>
      <w:pPr>
        <w:ind w:left="2926" w:hanging="360"/>
      </w:pPr>
    </w:lvl>
    <w:lvl w:ilvl="4" w:tplc="04190019">
      <w:start w:val="1"/>
      <w:numFmt w:val="lowerLetter"/>
      <w:lvlText w:val="%5."/>
      <w:lvlJc w:val="left"/>
      <w:pPr>
        <w:ind w:left="3646" w:hanging="360"/>
      </w:pPr>
    </w:lvl>
    <w:lvl w:ilvl="5" w:tplc="0419001B">
      <w:start w:val="1"/>
      <w:numFmt w:val="lowerRoman"/>
      <w:lvlText w:val="%6."/>
      <w:lvlJc w:val="right"/>
      <w:pPr>
        <w:ind w:left="4366" w:hanging="180"/>
      </w:pPr>
    </w:lvl>
    <w:lvl w:ilvl="6" w:tplc="0419000F">
      <w:start w:val="1"/>
      <w:numFmt w:val="decimal"/>
      <w:lvlText w:val="%7."/>
      <w:lvlJc w:val="left"/>
      <w:pPr>
        <w:ind w:left="5086" w:hanging="360"/>
      </w:pPr>
    </w:lvl>
    <w:lvl w:ilvl="7" w:tplc="04190019">
      <w:start w:val="1"/>
      <w:numFmt w:val="lowerLetter"/>
      <w:lvlText w:val="%8."/>
      <w:lvlJc w:val="left"/>
      <w:pPr>
        <w:ind w:left="5806" w:hanging="360"/>
      </w:pPr>
    </w:lvl>
    <w:lvl w:ilvl="8" w:tplc="0419001B">
      <w:start w:val="1"/>
      <w:numFmt w:val="lowerRoman"/>
      <w:lvlText w:val="%9."/>
      <w:lvlJc w:val="right"/>
      <w:pPr>
        <w:ind w:left="6526" w:hanging="180"/>
      </w:pPr>
    </w:lvl>
  </w:abstractNum>
  <w:abstractNum w:abstractNumId="15">
    <w:nsid w:val="3E3006D1"/>
    <w:multiLevelType w:val="hybridMultilevel"/>
    <w:tmpl w:val="253A71BA"/>
    <w:lvl w:ilvl="0" w:tplc="5F7EF9D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401B1398"/>
    <w:multiLevelType w:val="multilevel"/>
    <w:tmpl w:val="61A43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2640D80"/>
    <w:multiLevelType w:val="hybridMultilevel"/>
    <w:tmpl w:val="DF229D2E"/>
    <w:lvl w:ilvl="0" w:tplc="0419000F">
      <w:start w:val="1"/>
      <w:numFmt w:val="decimal"/>
      <w:lvlText w:val="%1."/>
      <w:lvlJc w:val="left"/>
      <w:pPr>
        <w:ind w:left="766" w:hanging="360"/>
      </w:pPr>
    </w:lvl>
    <w:lvl w:ilvl="1" w:tplc="04190019">
      <w:start w:val="1"/>
      <w:numFmt w:val="lowerLetter"/>
      <w:lvlText w:val="%2."/>
      <w:lvlJc w:val="left"/>
      <w:pPr>
        <w:ind w:left="1486" w:hanging="360"/>
      </w:pPr>
    </w:lvl>
    <w:lvl w:ilvl="2" w:tplc="0419001B">
      <w:start w:val="1"/>
      <w:numFmt w:val="lowerRoman"/>
      <w:lvlText w:val="%3."/>
      <w:lvlJc w:val="right"/>
      <w:pPr>
        <w:ind w:left="2206" w:hanging="180"/>
      </w:pPr>
    </w:lvl>
    <w:lvl w:ilvl="3" w:tplc="0419000F">
      <w:start w:val="1"/>
      <w:numFmt w:val="decimal"/>
      <w:lvlText w:val="%4."/>
      <w:lvlJc w:val="left"/>
      <w:pPr>
        <w:ind w:left="2926" w:hanging="360"/>
      </w:pPr>
    </w:lvl>
    <w:lvl w:ilvl="4" w:tplc="04190019">
      <w:start w:val="1"/>
      <w:numFmt w:val="lowerLetter"/>
      <w:lvlText w:val="%5."/>
      <w:lvlJc w:val="left"/>
      <w:pPr>
        <w:ind w:left="3646" w:hanging="360"/>
      </w:pPr>
    </w:lvl>
    <w:lvl w:ilvl="5" w:tplc="0419001B">
      <w:start w:val="1"/>
      <w:numFmt w:val="lowerRoman"/>
      <w:lvlText w:val="%6."/>
      <w:lvlJc w:val="right"/>
      <w:pPr>
        <w:ind w:left="4366" w:hanging="180"/>
      </w:pPr>
    </w:lvl>
    <w:lvl w:ilvl="6" w:tplc="0419000F">
      <w:start w:val="1"/>
      <w:numFmt w:val="decimal"/>
      <w:lvlText w:val="%7."/>
      <w:lvlJc w:val="left"/>
      <w:pPr>
        <w:ind w:left="5086" w:hanging="360"/>
      </w:pPr>
    </w:lvl>
    <w:lvl w:ilvl="7" w:tplc="04190019">
      <w:start w:val="1"/>
      <w:numFmt w:val="lowerLetter"/>
      <w:lvlText w:val="%8."/>
      <w:lvlJc w:val="left"/>
      <w:pPr>
        <w:ind w:left="5806" w:hanging="360"/>
      </w:pPr>
    </w:lvl>
    <w:lvl w:ilvl="8" w:tplc="0419001B">
      <w:start w:val="1"/>
      <w:numFmt w:val="lowerRoman"/>
      <w:lvlText w:val="%9."/>
      <w:lvlJc w:val="right"/>
      <w:pPr>
        <w:ind w:left="6526" w:hanging="180"/>
      </w:pPr>
    </w:lvl>
  </w:abstractNum>
  <w:abstractNum w:abstractNumId="18">
    <w:nsid w:val="56F66A41"/>
    <w:multiLevelType w:val="hybridMultilevel"/>
    <w:tmpl w:val="378A19BA"/>
    <w:lvl w:ilvl="0" w:tplc="0419000F">
      <w:start w:val="1"/>
      <w:numFmt w:val="decimal"/>
      <w:lvlText w:val="%1."/>
      <w:lvlJc w:val="left"/>
      <w:pPr>
        <w:ind w:left="766" w:hanging="360"/>
      </w:pPr>
    </w:lvl>
    <w:lvl w:ilvl="1" w:tplc="04190019">
      <w:start w:val="1"/>
      <w:numFmt w:val="lowerLetter"/>
      <w:lvlText w:val="%2."/>
      <w:lvlJc w:val="left"/>
      <w:pPr>
        <w:ind w:left="1486" w:hanging="360"/>
      </w:pPr>
    </w:lvl>
    <w:lvl w:ilvl="2" w:tplc="0419001B">
      <w:start w:val="1"/>
      <w:numFmt w:val="lowerRoman"/>
      <w:lvlText w:val="%3."/>
      <w:lvlJc w:val="right"/>
      <w:pPr>
        <w:ind w:left="2206" w:hanging="180"/>
      </w:pPr>
    </w:lvl>
    <w:lvl w:ilvl="3" w:tplc="0419000F">
      <w:start w:val="1"/>
      <w:numFmt w:val="decimal"/>
      <w:lvlText w:val="%4."/>
      <w:lvlJc w:val="left"/>
      <w:pPr>
        <w:ind w:left="2926" w:hanging="360"/>
      </w:pPr>
    </w:lvl>
    <w:lvl w:ilvl="4" w:tplc="04190019">
      <w:start w:val="1"/>
      <w:numFmt w:val="lowerLetter"/>
      <w:lvlText w:val="%5."/>
      <w:lvlJc w:val="left"/>
      <w:pPr>
        <w:ind w:left="3646" w:hanging="360"/>
      </w:pPr>
    </w:lvl>
    <w:lvl w:ilvl="5" w:tplc="0419001B">
      <w:start w:val="1"/>
      <w:numFmt w:val="lowerRoman"/>
      <w:lvlText w:val="%6."/>
      <w:lvlJc w:val="right"/>
      <w:pPr>
        <w:ind w:left="4366" w:hanging="180"/>
      </w:pPr>
    </w:lvl>
    <w:lvl w:ilvl="6" w:tplc="0419000F">
      <w:start w:val="1"/>
      <w:numFmt w:val="decimal"/>
      <w:lvlText w:val="%7."/>
      <w:lvlJc w:val="left"/>
      <w:pPr>
        <w:ind w:left="5086" w:hanging="360"/>
      </w:pPr>
    </w:lvl>
    <w:lvl w:ilvl="7" w:tplc="04190019">
      <w:start w:val="1"/>
      <w:numFmt w:val="lowerLetter"/>
      <w:lvlText w:val="%8."/>
      <w:lvlJc w:val="left"/>
      <w:pPr>
        <w:ind w:left="5806" w:hanging="360"/>
      </w:pPr>
    </w:lvl>
    <w:lvl w:ilvl="8" w:tplc="0419001B">
      <w:start w:val="1"/>
      <w:numFmt w:val="lowerRoman"/>
      <w:lvlText w:val="%9."/>
      <w:lvlJc w:val="right"/>
      <w:pPr>
        <w:ind w:left="6526" w:hanging="180"/>
      </w:pPr>
    </w:lvl>
  </w:abstractNum>
  <w:abstractNum w:abstractNumId="19">
    <w:nsid w:val="5CAE40FF"/>
    <w:multiLevelType w:val="hybridMultilevel"/>
    <w:tmpl w:val="253A71BA"/>
    <w:lvl w:ilvl="0" w:tplc="5F7EF9D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5E5E7FC7"/>
    <w:multiLevelType w:val="hybridMultilevel"/>
    <w:tmpl w:val="8A80B618"/>
    <w:lvl w:ilvl="0" w:tplc="5DCCDD9A">
      <w:start w:val="1"/>
      <w:numFmt w:val="decimal"/>
      <w:lvlText w:val="%1."/>
      <w:lvlJc w:val="left"/>
      <w:pPr>
        <w:ind w:left="766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86" w:hanging="360"/>
      </w:pPr>
    </w:lvl>
    <w:lvl w:ilvl="2" w:tplc="0419001B">
      <w:start w:val="1"/>
      <w:numFmt w:val="lowerRoman"/>
      <w:lvlText w:val="%3."/>
      <w:lvlJc w:val="right"/>
      <w:pPr>
        <w:ind w:left="2206" w:hanging="180"/>
      </w:pPr>
    </w:lvl>
    <w:lvl w:ilvl="3" w:tplc="0419000F">
      <w:start w:val="1"/>
      <w:numFmt w:val="decimal"/>
      <w:lvlText w:val="%4."/>
      <w:lvlJc w:val="left"/>
      <w:pPr>
        <w:ind w:left="2926" w:hanging="360"/>
      </w:pPr>
    </w:lvl>
    <w:lvl w:ilvl="4" w:tplc="04190019">
      <w:start w:val="1"/>
      <w:numFmt w:val="lowerLetter"/>
      <w:lvlText w:val="%5."/>
      <w:lvlJc w:val="left"/>
      <w:pPr>
        <w:ind w:left="3646" w:hanging="360"/>
      </w:pPr>
    </w:lvl>
    <w:lvl w:ilvl="5" w:tplc="0419001B">
      <w:start w:val="1"/>
      <w:numFmt w:val="lowerRoman"/>
      <w:lvlText w:val="%6."/>
      <w:lvlJc w:val="right"/>
      <w:pPr>
        <w:ind w:left="4366" w:hanging="180"/>
      </w:pPr>
    </w:lvl>
    <w:lvl w:ilvl="6" w:tplc="0419000F">
      <w:start w:val="1"/>
      <w:numFmt w:val="decimal"/>
      <w:lvlText w:val="%7."/>
      <w:lvlJc w:val="left"/>
      <w:pPr>
        <w:ind w:left="5086" w:hanging="360"/>
      </w:pPr>
    </w:lvl>
    <w:lvl w:ilvl="7" w:tplc="04190019">
      <w:start w:val="1"/>
      <w:numFmt w:val="lowerLetter"/>
      <w:lvlText w:val="%8."/>
      <w:lvlJc w:val="left"/>
      <w:pPr>
        <w:ind w:left="5806" w:hanging="360"/>
      </w:pPr>
    </w:lvl>
    <w:lvl w:ilvl="8" w:tplc="0419001B">
      <w:start w:val="1"/>
      <w:numFmt w:val="lowerRoman"/>
      <w:lvlText w:val="%9."/>
      <w:lvlJc w:val="right"/>
      <w:pPr>
        <w:ind w:left="6526" w:hanging="180"/>
      </w:pPr>
    </w:lvl>
  </w:abstractNum>
  <w:abstractNum w:abstractNumId="21">
    <w:nsid w:val="619C74D6"/>
    <w:multiLevelType w:val="multilevel"/>
    <w:tmpl w:val="61A43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58607C1"/>
    <w:multiLevelType w:val="hybridMultilevel"/>
    <w:tmpl w:val="5C22ED68"/>
    <w:lvl w:ilvl="0" w:tplc="0419000F">
      <w:start w:val="1"/>
      <w:numFmt w:val="decimal"/>
      <w:lvlText w:val="%1."/>
      <w:lvlJc w:val="left"/>
      <w:pPr>
        <w:ind w:left="1179" w:hanging="360"/>
      </w:pPr>
    </w:lvl>
    <w:lvl w:ilvl="1" w:tplc="04190019">
      <w:start w:val="1"/>
      <w:numFmt w:val="lowerLetter"/>
      <w:lvlText w:val="%2."/>
      <w:lvlJc w:val="left"/>
      <w:pPr>
        <w:ind w:left="1899" w:hanging="360"/>
      </w:pPr>
    </w:lvl>
    <w:lvl w:ilvl="2" w:tplc="0419001B">
      <w:start w:val="1"/>
      <w:numFmt w:val="lowerRoman"/>
      <w:lvlText w:val="%3."/>
      <w:lvlJc w:val="right"/>
      <w:pPr>
        <w:ind w:left="2619" w:hanging="180"/>
      </w:pPr>
    </w:lvl>
    <w:lvl w:ilvl="3" w:tplc="0419000F">
      <w:start w:val="1"/>
      <w:numFmt w:val="decimal"/>
      <w:lvlText w:val="%4."/>
      <w:lvlJc w:val="left"/>
      <w:pPr>
        <w:ind w:left="3339" w:hanging="360"/>
      </w:pPr>
    </w:lvl>
    <w:lvl w:ilvl="4" w:tplc="04190019">
      <w:start w:val="1"/>
      <w:numFmt w:val="lowerLetter"/>
      <w:lvlText w:val="%5."/>
      <w:lvlJc w:val="left"/>
      <w:pPr>
        <w:ind w:left="4059" w:hanging="360"/>
      </w:pPr>
    </w:lvl>
    <w:lvl w:ilvl="5" w:tplc="0419001B">
      <w:start w:val="1"/>
      <w:numFmt w:val="lowerRoman"/>
      <w:lvlText w:val="%6."/>
      <w:lvlJc w:val="right"/>
      <w:pPr>
        <w:ind w:left="4779" w:hanging="180"/>
      </w:pPr>
    </w:lvl>
    <w:lvl w:ilvl="6" w:tplc="0419000F">
      <w:start w:val="1"/>
      <w:numFmt w:val="decimal"/>
      <w:lvlText w:val="%7."/>
      <w:lvlJc w:val="left"/>
      <w:pPr>
        <w:ind w:left="5499" w:hanging="360"/>
      </w:pPr>
    </w:lvl>
    <w:lvl w:ilvl="7" w:tplc="04190019">
      <w:start w:val="1"/>
      <w:numFmt w:val="lowerLetter"/>
      <w:lvlText w:val="%8."/>
      <w:lvlJc w:val="left"/>
      <w:pPr>
        <w:ind w:left="6219" w:hanging="360"/>
      </w:pPr>
    </w:lvl>
    <w:lvl w:ilvl="8" w:tplc="0419001B">
      <w:start w:val="1"/>
      <w:numFmt w:val="lowerRoman"/>
      <w:lvlText w:val="%9."/>
      <w:lvlJc w:val="right"/>
      <w:pPr>
        <w:ind w:left="6939" w:hanging="180"/>
      </w:pPr>
    </w:lvl>
  </w:abstractNum>
  <w:abstractNum w:abstractNumId="23">
    <w:nsid w:val="65C5111D"/>
    <w:multiLevelType w:val="hybridMultilevel"/>
    <w:tmpl w:val="DF229D2E"/>
    <w:lvl w:ilvl="0" w:tplc="0419000F">
      <w:start w:val="1"/>
      <w:numFmt w:val="decimal"/>
      <w:lvlText w:val="%1."/>
      <w:lvlJc w:val="left"/>
      <w:pPr>
        <w:ind w:left="766" w:hanging="360"/>
      </w:pPr>
    </w:lvl>
    <w:lvl w:ilvl="1" w:tplc="04190019">
      <w:start w:val="1"/>
      <w:numFmt w:val="lowerLetter"/>
      <w:lvlText w:val="%2."/>
      <w:lvlJc w:val="left"/>
      <w:pPr>
        <w:ind w:left="1486" w:hanging="360"/>
      </w:pPr>
    </w:lvl>
    <w:lvl w:ilvl="2" w:tplc="0419001B">
      <w:start w:val="1"/>
      <w:numFmt w:val="lowerRoman"/>
      <w:lvlText w:val="%3."/>
      <w:lvlJc w:val="right"/>
      <w:pPr>
        <w:ind w:left="2206" w:hanging="180"/>
      </w:pPr>
    </w:lvl>
    <w:lvl w:ilvl="3" w:tplc="0419000F">
      <w:start w:val="1"/>
      <w:numFmt w:val="decimal"/>
      <w:lvlText w:val="%4."/>
      <w:lvlJc w:val="left"/>
      <w:pPr>
        <w:ind w:left="2926" w:hanging="360"/>
      </w:pPr>
    </w:lvl>
    <w:lvl w:ilvl="4" w:tplc="04190019">
      <w:start w:val="1"/>
      <w:numFmt w:val="lowerLetter"/>
      <w:lvlText w:val="%5."/>
      <w:lvlJc w:val="left"/>
      <w:pPr>
        <w:ind w:left="3646" w:hanging="360"/>
      </w:pPr>
    </w:lvl>
    <w:lvl w:ilvl="5" w:tplc="0419001B">
      <w:start w:val="1"/>
      <w:numFmt w:val="lowerRoman"/>
      <w:lvlText w:val="%6."/>
      <w:lvlJc w:val="right"/>
      <w:pPr>
        <w:ind w:left="4366" w:hanging="180"/>
      </w:pPr>
    </w:lvl>
    <w:lvl w:ilvl="6" w:tplc="0419000F">
      <w:start w:val="1"/>
      <w:numFmt w:val="decimal"/>
      <w:lvlText w:val="%7."/>
      <w:lvlJc w:val="left"/>
      <w:pPr>
        <w:ind w:left="5086" w:hanging="360"/>
      </w:pPr>
    </w:lvl>
    <w:lvl w:ilvl="7" w:tplc="04190019">
      <w:start w:val="1"/>
      <w:numFmt w:val="lowerLetter"/>
      <w:lvlText w:val="%8."/>
      <w:lvlJc w:val="left"/>
      <w:pPr>
        <w:ind w:left="5806" w:hanging="360"/>
      </w:pPr>
    </w:lvl>
    <w:lvl w:ilvl="8" w:tplc="0419001B">
      <w:start w:val="1"/>
      <w:numFmt w:val="lowerRoman"/>
      <w:lvlText w:val="%9."/>
      <w:lvlJc w:val="right"/>
      <w:pPr>
        <w:ind w:left="6526" w:hanging="180"/>
      </w:pPr>
    </w:lvl>
  </w:abstractNum>
  <w:abstractNum w:abstractNumId="24">
    <w:nsid w:val="66080744"/>
    <w:multiLevelType w:val="hybridMultilevel"/>
    <w:tmpl w:val="A4D29372"/>
    <w:lvl w:ilvl="0" w:tplc="CFCAF1B0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6" w:hanging="360"/>
      </w:pPr>
    </w:lvl>
    <w:lvl w:ilvl="2" w:tplc="0419001B">
      <w:start w:val="1"/>
      <w:numFmt w:val="lowerRoman"/>
      <w:lvlText w:val="%3."/>
      <w:lvlJc w:val="right"/>
      <w:pPr>
        <w:ind w:left="2566" w:hanging="180"/>
      </w:pPr>
    </w:lvl>
    <w:lvl w:ilvl="3" w:tplc="0419000F">
      <w:start w:val="1"/>
      <w:numFmt w:val="decimal"/>
      <w:lvlText w:val="%4."/>
      <w:lvlJc w:val="left"/>
      <w:pPr>
        <w:ind w:left="3286" w:hanging="360"/>
      </w:pPr>
    </w:lvl>
    <w:lvl w:ilvl="4" w:tplc="04190019">
      <w:start w:val="1"/>
      <w:numFmt w:val="lowerLetter"/>
      <w:lvlText w:val="%5."/>
      <w:lvlJc w:val="left"/>
      <w:pPr>
        <w:ind w:left="4006" w:hanging="360"/>
      </w:pPr>
    </w:lvl>
    <w:lvl w:ilvl="5" w:tplc="0419001B">
      <w:start w:val="1"/>
      <w:numFmt w:val="lowerRoman"/>
      <w:lvlText w:val="%6."/>
      <w:lvlJc w:val="right"/>
      <w:pPr>
        <w:ind w:left="4726" w:hanging="180"/>
      </w:pPr>
    </w:lvl>
    <w:lvl w:ilvl="6" w:tplc="0419000F">
      <w:start w:val="1"/>
      <w:numFmt w:val="decimal"/>
      <w:lvlText w:val="%7."/>
      <w:lvlJc w:val="left"/>
      <w:pPr>
        <w:ind w:left="5446" w:hanging="360"/>
      </w:pPr>
    </w:lvl>
    <w:lvl w:ilvl="7" w:tplc="04190019">
      <w:start w:val="1"/>
      <w:numFmt w:val="lowerLetter"/>
      <w:lvlText w:val="%8."/>
      <w:lvlJc w:val="left"/>
      <w:pPr>
        <w:ind w:left="6166" w:hanging="360"/>
      </w:pPr>
    </w:lvl>
    <w:lvl w:ilvl="8" w:tplc="0419001B">
      <w:start w:val="1"/>
      <w:numFmt w:val="lowerRoman"/>
      <w:lvlText w:val="%9."/>
      <w:lvlJc w:val="right"/>
      <w:pPr>
        <w:ind w:left="6886" w:hanging="180"/>
      </w:pPr>
    </w:lvl>
  </w:abstractNum>
  <w:abstractNum w:abstractNumId="25">
    <w:nsid w:val="74023341"/>
    <w:multiLevelType w:val="hybridMultilevel"/>
    <w:tmpl w:val="D3006144"/>
    <w:lvl w:ilvl="0" w:tplc="E1287DF0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0" w:hanging="360"/>
      </w:pPr>
    </w:lvl>
    <w:lvl w:ilvl="2" w:tplc="0419001B">
      <w:start w:val="1"/>
      <w:numFmt w:val="lowerRoman"/>
      <w:lvlText w:val="%3."/>
      <w:lvlJc w:val="right"/>
      <w:pPr>
        <w:ind w:left="1850" w:hanging="180"/>
      </w:pPr>
    </w:lvl>
    <w:lvl w:ilvl="3" w:tplc="0419000F">
      <w:start w:val="1"/>
      <w:numFmt w:val="decimal"/>
      <w:lvlText w:val="%4."/>
      <w:lvlJc w:val="left"/>
      <w:pPr>
        <w:ind w:left="2570" w:hanging="360"/>
      </w:pPr>
    </w:lvl>
    <w:lvl w:ilvl="4" w:tplc="04190019">
      <w:start w:val="1"/>
      <w:numFmt w:val="lowerLetter"/>
      <w:lvlText w:val="%5."/>
      <w:lvlJc w:val="left"/>
      <w:pPr>
        <w:ind w:left="3290" w:hanging="360"/>
      </w:pPr>
    </w:lvl>
    <w:lvl w:ilvl="5" w:tplc="0419001B">
      <w:start w:val="1"/>
      <w:numFmt w:val="lowerRoman"/>
      <w:lvlText w:val="%6."/>
      <w:lvlJc w:val="right"/>
      <w:pPr>
        <w:ind w:left="4010" w:hanging="180"/>
      </w:pPr>
    </w:lvl>
    <w:lvl w:ilvl="6" w:tplc="0419000F">
      <w:start w:val="1"/>
      <w:numFmt w:val="decimal"/>
      <w:lvlText w:val="%7."/>
      <w:lvlJc w:val="left"/>
      <w:pPr>
        <w:ind w:left="4730" w:hanging="360"/>
      </w:pPr>
    </w:lvl>
    <w:lvl w:ilvl="7" w:tplc="04190019">
      <w:start w:val="1"/>
      <w:numFmt w:val="lowerLetter"/>
      <w:lvlText w:val="%8."/>
      <w:lvlJc w:val="left"/>
      <w:pPr>
        <w:ind w:left="5450" w:hanging="360"/>
      </w:pPr>
    </w:lvl>
    <w:lvl w:ilvl="8" w:tplc="0419001B">
      <w:start w:val="1"/>
      <w:numFmt w:val="lowerRoman"/>
      <w:lvlText w:val="%9."/>
      <w:lvlJc w:val="right"/>
      <w:pPr>
        <w:ind w:left="6170" w:hanging="180"/>
      </w:pPr>
    </w:lvl>
  </w:abstractNum>
  <w:abstractNum w:abstractNumId="26">
    <w:nsid w:val="7E845546"/>
    <w:multiLevelType w:val="hybridMultilevel"/>
    <w:tmpl w:val="A4D29372"/>
    <w:lvl w:ilvl="0" w:tplc="CFCAF1B0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6" w:hanging="360"/>
      </w:pPr>
    </w:lvl>
    <w:lvl w:ilvl="2" w:tplc="0419001B">
      <w:start w:val="1"/>
      <w:numFmt w:val="lowerRoman"/>
      <w:lvlText w:val="%3."/>
      <w:lvlJc w:val="right"/>
      <w:pPr>
        <w:ind w:left="2566" w:hanging="180"/>
      </w:pPr>
    </w:lvl>
    <w:lvl w:ilvl="3" w:tplc="0419000F">
      <w:start w:val="1"/>
      <w:numFmt w:val="decimal"/>
      <w:lvlText w:val="%4."/>
      <w:lvlJc w:val="left"/>
      <w:pPr>
        <w:ind w:left="3286" w:hanging="360"/>
      </w:pPr>
    </w:lvl>
    <w:lvl w:ilvl="4" w:tplc="04190019">
      <w:start w:val="1"/>
      <w:numFmt w:val="lowerLetter"/>
      <w:lvlText w:val="%5."/>
      <w:lvlJc w:val="left"/>
      <w:pPr>
        <w:ind w:left="4006" w:hanging="360"/>
      </w:pPr>
    </w:lvl>
    <w:lvl w:ilvl="5" w:tplc="0419001B">
      <w:start w:val="1"/>
      <w:numFmt w:val="lowerRoman"/>
      <w:lvlText w:val="%6."/>
      <w:lvlJc w:val="right"/>
      <w:pPr>
        <w:ind w:left="4726" w:hanging="180"/>
      </w:pPr>
    </w:lvl>
    <w:lvl w:ilvl="6" w:tplc="0419000F">
      <w:start w:val="1"/>
      <w:numFmt w:val="decimal"/>
      <w:lvlText w:val="%7."/>
      <w:lvlJc w:val="left"/>
      <w:pPr>
        <w:ind w:left="5446" w:hanging="360"/>
      </w:pPr>
    </w:lvl>
    <w:lvl w:ilvl="7" w:tplc="04190019">
      <w:start w:val="1"/>
      <w:numFmt w:val="lowerLetter"/>
      <w:lvlText w:val="%8."/>
      <w:lvlJc w:val="left"/>
      <w:pPr>
        <w:ind w:left="6166" w:hanging="360"/>
      </w:pPr>
    </w:lvl>
    <w:lvl w:ilvl="8" w:tplc="0419001B">
      <w:start w:val="1"/>
      <w:numFmt w:val="lowerRoman"/>
      <w:lvlText w:val="%9."/>
      <w:lvlJc w:val="right"/>
      <w:pPr>
        <w:ind w:left="6886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25"/>
  </w:num>
  <w:num w:numId="6">
    <w:abstractNumId w:val="11"/>
  </w:num>
  <w:num w:numId="7">
    <w:abstractNumId w:val="5"/>
  </w:num>
  <w:num w:numId="8">
    <w:abstractNumId w:val="16"/>
  </w:num>
  <w:num w:numId="9">
    <w:abstractNumId w:val="12"/>
  </w:num>
  <w:num w:numId="10">
    <w:abstractNumId w:val="22"/>
  </w:num>
  <w:num w:numId="11">
    <w:abstractNumId w:val="9"/>
  </w:num>
  <w:num w:numId="12">
    <w:abstractNumId w:val="21"/>
  </w:num>
  <w:num w:numId="13">
    <w:abstractNumId w:val="20"/>
  </w:num>
  <w:num w:numId="14">
    <w:abstractNumId w:val="14"/>
  </w:num>
  <w:num w:numId="15">
    <w:abstractNumId w:val="23"/>
  </w:num>
  <w:num w:numId="16">
    <w:abstractNumId w:val="17"/>
  </w:num>
  <w:num w:numId="17">
    <w:abstractNumId w:val="26"/>
  </w:num>
  <w:num w:numId="18">
    <w:abstractNumId w:val="13"/>
  </w:num>
  <w:num w:numId="19">
    <w:abstractNumId w:val="24"/>
  </w:num>
  <w:num w:numId="20">
    <w:abstractNumId w:val="18"/>
  </w:num>
  <w:num w:numId="21">
    <w:abstractNumId w:val="4"/>
  </w:num>
  <w:num w:numId="22">
    <w:abstractNumId w:val="8"/>
  </w:num>
  <w:num w:numId="23">
    <w:abstractNumId w:val="7"/>
  </w:num>
  <w:num w:numId="24">
    <w:abstractNumId w:val="15"/>
  </w:num>
  <w:num w:numId="25">
    <w:abstractNumId w:val="19"/>
  </w:num>
  <w:num w:numId="26">
    <w:abstractNumId w:val="1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527"/>
    <w:rsid w:val="0000168A"/>
    <w:rsid w:val="000168E8"/>
    <w:rsid w:val="00033705"/>
    <w:rsid w:val="00042862"/>
    <w:rsid w:val="00046B63"/>
    <w:rsid w:val="00051A87"/>
    <w:rsid w:val="000550BE"/>
    <w:rsid w:val="00064723"/>
    <w:rsid w:val="00064EB3"/>
    <w:rsid w:val="000730A4"/>
    <w:rsid w:val="0007380E"/>
    <w:rsid w:val="00077610"/>
    <w:rsid w:val="0008636D"/>
    <w:rsid w:val="00090362"/>
    <w:rsid w:val="00097897"/>
    <w:rsid w:val="000A1D6C"/>
    <w:rsid w:val="000A1EED"/>
    <w:rsid w:val="000B2D2F"/>
    <w:rsid w:val="000C0BB9"/>
    <w:rsid w:val="000C0BCA"/>
    <w:rsid w:val="000C2688"/>
    <w:rsid w:val="000C379F"/>
    <w:rsid w:val="000C701A"/>
    <w:rsid w:val="000D09F6"/>
    <w:rsid w:val="000D222F"/>
    <w:rsid w:val="000D5DB4"/>
    <w:rsid w:val="000F52A4"/>
    <w:rsid w:val="00102700"/>
    <w:rsid w:val="001141B7"/>
    <w:rsid w:val="00125198"/>
    <w:rsid w:val="001251E7"/>
    <w:rsid w:val="00125356"/>
    <w:rsid w:val="00126107"/>
    <w:rsid w:val="001367CB"/>
    <w:rsid w:val="00136D64"/>
    <w:rsid w:val="00144EAE"/>
    <w:rsid w:val="00154E2F"/>
    <w:rsid w:val="001554CF"/>
    <w:rsid w:val="00167724"/>
    <w:rsid w:val="00190725"/>
    <w:rsid w:val="00193A21"/>
    <w:rsid w:val="001B512F"/>
    <w:rsid w:val="001C7D91"/>
    <w:rsid w:val="001D6205"/>
    <w:rsid w:val="001E390A"/>
    <w:rsid w:val="001F0D7B"/>
    <w:rsid w:val="001F1FEB"/>
    <w:rsid w:val="001F298E"/>
    <w:rsid w:val="001F2A2A"/>
    <w:rsid w:val="001F7D44"/>
    <w:rsid w:val="00202E75"/>
    <w:rsid w:val="00236DB0"/>
    <w:rsid w:val="002432E1"/>
    <w:rsid w:val="0026781A"/>
    <w:rsid w:val="00273D05"/>
    <w:rsid w:val="00275683"/>
    <w:rsid w:val="002877E7"/>
    <w:rsid w:val="0029427C"/>
    <w:rsid w:val="00294DD7"/>
    <w:rsid w:val="00295131"/>
    <w:rsid w:val="002B3687"/>
    <w:rsid w:val="002B750C"/>
    <w:rsid w:val="002B7688"/>
    <w:rsid w:val="002C63E6"/>
    <w:rsid w:val="002D307F"/>
    <w:rsid w:val="002E1E72"/>
    <w:rsid w:val="00311917"/>
    <w:rsid w:val="00324C61"/>
    <w:rsid w:val="0032500B"/>
    <w:rsid w:val="003254CC"/>
    <w:rsid w:val="00331547"/>
    <w:rsid w:val="00332FEC"/>
    <w:rsid w:val="003459CB"/>
    <w:rsid w:val="00350804"/>
    <w:rsid w:val="00353BD3"/>
    <w:rsid w:val="003624DA"/>
    <w:rsid w:val="00364483"/>
    <w:rsid w:val="003652FF"/>
    <w:rsid w:val="0036637E"/>
    <w:rsid w:val="0036705F"/>
    <w:rsid w:val="00387EBA"/>
    <w:rsid w:val="003A66AC"/>
    <w:rsid w:val="003D31FB"/>
    <w:rsid w:val="003D408F"/>
    <w:rsid w:val="003D7B2D"/>
    <w:rsid w:val="003E0CAF"/>
    <w:rsid w:val="003E721B"/>
    <w:rsid w:val="003F7579"/>
    <w:rsid w:val="00400131"/>
    <w:rsid w:val="00405F66"/>
    <w:rsid w:val="00411C38"/>
    <w:rsid w:val="004220F2"/>
    <w:rsid w:val="00434166"/>
    <w:rsid w:val="00435246"/>
    <w:rsid w:val="00441598"/>
    <w:rsid w:val="00442402"/>
    <w:rsid w:val="00461883"/>
    <w:rsid w:val="00486B99"/>
    <w:rsid w:val="00487EDB"/>
    <w:rsid w:val="00492F83"/>
    <w:rsid w:val="00496998"/>
    <w:rsid w:val="004A3EDB"/>
    <w:rsid w:val="004A4803"/>
    <w:rsid w:val="004B1FF2"/>
    <w:rsid w:val="004B506B"/>
    <w:rsid w:val="004B613B"/>
    <w:rsid w:val="004C2DB7"/>
    <w:rsid w:val="004D6C7A"/>
    <w:rsid w:val="004E1786"/>
    <w:rsid w:val="004E7F01"/>
    <w:rsid w:val="004F1165"/>
    <w:rsid w:val="005211FC"/>
    <w:rsid w:val="0052546E"/>
    <w:rsid w:val="005318A5"/>
    <w:rsid w:val="00537B88"/>
    <w:rsid w:val="0055682B"/>
    <w:rsid w:val="005666CC"/>
    <w:rsid w:val="005839A5"/>
    <w:rsid w:val="005A1FE1"/>
    <w:rsid w:val="005A60FB"/>
    <w:rsid w:val="005B7E15"/>
    <w:rsid w:val="005C2FDB"/>
    <w:rsid w:val="005D7284"/>
    <w:rsid w:val="005E2647"/>
    <w:rsid w:val="005F5BF7"/>
    <w:rsid w:val="005F6F26"/>
    <w:rsid w:val="00601E6E"/>
    <w:rsid w:val="00602CBE"/>
    <w:rsid w:val="00602D5D"/>
    <w:rsid w:val="006152FE"/>
    <w:rsid w:val="00616EDB"/>
    <w:rsid w:val="006248A6"/>
    <w:rsid w:val="006303C1"/>
    <w:rsid w:val="006376A5"/>
    <w:rsid w:val="00640AF9"/>
    <w:rsid w:val="0064574E"/>
    <w:rsid w:val="006517AD"/>
    <w:rsid w:val="006523C3"/>
    <w:rsid w:val="0065277B"/>
    <w:rsid w:val="00666866"/>
    <w:rsid w:val="00672E7E"/>
    <w:rsid w:val="006741A3"/>
    <w:rsid w:val="00680714"/>
    <w:rsid w:val="006A4527"/>
    <w:rsid w:val="006A79B3"/>
    <w:rsid w:val="006C090D"/>
    <w:rsid w:val="006C151B"/>
    <w:rsid w:val="006D34DB"/>
    <w:rsid w:val="006D659D"/>
    <w:rsid w:val="006F09AD"/>
    <w:rsid w:val="006F6C9E"/>
    <w:rsid w:val="0071008B"/>
    <w:rsid w:val="00715688"/>
    <w:rsid w:val="00747373"/>
    <w:rsid w:val="00777350"/>
    <w:rsid w:val="007801BC"/>
    <w:rsid w:val="007A4CA3"/>
    <w:rsid w:val="007A6D36"/>
    <w:rsid w:val="007B4212"/>
    <w:rsid w:val="007C52C6"/>
    <w:rsid w:val="007C7B81"/>
    <w:rsid w:val="007E5B48"/>
    <w:rsid w:val="007F0850"/>
    <w:rsid w:val="0081475D"/>
    <w:rsid w:val="00815722"/>
    <w:rsid w:val="00815EAE"/>
    <w:rsid w:val="00832D3B"/>
    <w:rsid w:val="0085115A"/>
    <w:rsid w:val="0085266C"/>
    <w:rsid w:val="0085656B"/>
    <w:rsid w:val="00860624"/>
    <w:rsid w:val="0086616A"/>
    <w:rsid w:val="00871788"/>
    <w:rsid w:val="00891450"/>
    <w:rsid w:val="008A468F"/>
    <w:rsid w:val="008B45DC"/>
    <w:rsid w:val="008C5086"/>
    <w:rsid w:val="008C7918"/>
    <w:rsid w:val="008D4519"/>
    <w:rsid w:val="00905E25"/>
    <w:rsid w:val="00907996"/>
    <w:rsid w:val="00910901"/>
    <w:rsid w:val="00922D54"/>
    <w:rsid w:val="00923CCD"/>
    <w:rsid w:val="00924507"/>
    <w:rsid w:val="00936402"/>
    <w:rsid w:val="00936584"/>
    <w:rsid w:val="00936CA5"/>
    <w:rsid w:val="009457FC"/>
    <w:rsid w:val="00956AAB"/>
    <w:rsid w:val="0095779B"/>
    <w:rsid w:val="009755E4"/>
    <w:rsid w:val="00986E84"/>
    <w:rsid w:val="0099588E"/>
    <w:rsid w:val="009A5E98"/>
    <w:rsid w:val="009B50AB"/>
    <w:rsid w:val="009C7CDC"/>
    <w:rsid w:val="009E3351"/>
    <w:rsid w:val="009E5A36"/>
    <w:rsid w:val="009F6858"/>
    <w:rsid w:val="009F7CFF"/>
    <w:rsid w:val="00A05CEB"/>
    <w:rsid w:val="00A07210"/>
    <w:rsid w:val="00A10E99"/>
    <w:rsid w:val="00A15590"/>
    <w:rsid w:val="00A177F9"/>
    <w:rsid w:val="00A23D26"/>
    <w:rsid w:val="00A255D1"/>
    <w:rsid w:val="00A26A82"/>
    <w:rsid w:val="00A279A3"/>
    <w:rsid w:val="00A31112"/>
    <w:rsid w:val="00A54CFE"/>
    <w:rsid w:val="00A56A26"/>
    <w:rsid w:val="00A62548"/>
    <w:rsid w:val="00A63675"/>
    <w:rsid w:val="00A67B2E"/>
    <w:rsid w:val="00A702CB"/>
    <w:rsid w:val="00A8668F"/>
    <w:rsid w:val="00AA5A9F"/>
    <w:rsid w:val="00AB158D"/>
    <w:rsid w:val="00AB5726"/>
    <w:rsid w:val="00AB7BDB"/>
    <w:rsid w:val="00B07A93"/>
    <w:rsid w:val="00B2350B"/>
    <w:rsid w:val="00B27B23"/>
    <w:rsid w:val="00B327BE"/>
    <w:rsid w:val="00B36500"/>
    <w:rsid w:val="00B5005C"/>
    <w:rsid w:val="00B52695"/>
    <w:rsid w:val="00B74D1D"/>
    <w:rsid w:val="00B77C1C"/>
    <w:rsid w:val="00B8486F"/>
    <w:rsid w:val="00B929C5"/>
    <w:rsid w:val="00BA67BC"/>
    <w:rsid w:val="00BB0E99"/>
    <w:rsid w:val="00BB126D"/>
    <w:rsid w:val="00BC3A80"/>
    <w:rsid w:val="00BC5287"/>
    <w:rsid w:val="00BD1484"/>
    <w:rsid w:val="00BE1D89"/>
    <w:rsid w:val="00BF606F"/>
    <w:rsid w:val="00C05711"/>
    <w:rsid w:val="00C33324"/>
    <w:rsid w:val="00C4544C"/>
    <w:rsid w:val="00C471D4"/>
    <w:rsid w:val="00C525BD"/>
    <w:rsid w:val="00C568B8"/>
    <w:rsid w:val="00C65749"/>
    <w:rsid w:val="00C703A9"/>
    <w:rsid w:val="00C7434F"/>
    <w:rsid w:val="00C76908"/>
    <w:rsid w:val="00C76BC2"/>
    <w:rsid w:val="00C91319"/>
    <w:rsid w:val="00CA128E"/>
    <w:rsid w:val="00CB3C1D"/>
    <w:rsid w:val="00CD194C"/>
    <w:rsid w:val="00CD4AB7"/>
    <w:rsid w:val="00CE303C"/>
    <w:rsid w:val="00CF52C8"/>
    <w:rsid w:val="00D202F0"/>
    <w:rsid w:val="00D27EE6"/>
    <w:rsid w:val="00D32791"/>
    <w:rsid w:val="00D329F2"/>
    <w:rsid w:val="00D377AB"/>
    <w:rsid w:val="00D4108C"/>
    <w:rsid w:val="00D634A1"/>
    <w:rsid w:val="00D74CA6"/>
    <w:rsid w:val="00D75F77"/>
    <w:rsid w:val="00D97EBD"/>
    <w:rsid w:val="00D97EF6"/>
    <w:rsid w:val="00DA43A8"/>
    <w:rsid w:val="00DC315A"/>
    <w:rsid w:val="00DD0221"/>
    <w:rsid w:val="00DD6D21"/>
    <w:rsid w:val="00DE60EA"/>
    <w:rsid w:val="00E15BC6"/>
    <w:rsid w:val="00E27A28"/>
    <w:rsid w:val="00E33EF8"/>
    <w:rsid w:val="00E43B39"/>
    <w:rsid w:val="00E45935"/>
    <w:rsid w:val="00E478FC"/>
    <w:rsid w:val="00E57684"/>
    <w:rsid w:val="00E708AC"/>
    <w:rsid w:val="00E915F9"/>
    <w:rsid w:val="00EA79CB"/>
    <w:rsid w:val="00ED65D9"/>
    <w:rsid w:val="00EE6423"/>
    <w:rsid w:val="00EF50B0"/>
    <w:rsid w:val="00F123E6"/>
    <w:rsid w:val="00F134CF"/>
    <w:rsid w:val="00F2453B"/>
    <w:rsid w:val="00F377C6"/>
    <w:rsid w:val="00F413DF"/>
    <w:rsid w:val="00F42130"/>
    <w:rsid w:val="00F4395E"/>
    <w:rsid w:val="00F5344C"/>
    <w:rsid w:val="00F60B79"/>
    <w:rsid w:val="00F60F7E"/>
    <w:rsid w:val="00F63608"/>
    <w:rsid w:val="00F658F4"/>
    <w:rsid w:val="00F86CF1"/>
    <w:rsid w:val="00F93E85"/>
    <w:rsid w:val="00F96F2E"/>
    <w:rsid w:val="00FD3071"/>
    <w:rsid w:val="00FD6B95"/>
    <w:rsid w:val="00FD6CDE"/>
    <w:rsid w:val="00FE5B30"/>
    <w:rsid w:val="00FF3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52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A452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A4527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A4527"/>
  </w:style>
  <w:style w:type="paragraph" w:styleId="ListParagraph">
    <w:name w:val="List Paragraph"/>
    <w:basedOn w:val="Normal"/>
    <w:uiPriority w:val="99"/>
    <w:qFormat/>
    <w:rsid w:val="006A4527"/>
    <w:pPr>
      <w:ind w:left="720"/>
    </w:pPr>
  </w:style>
  <w:style w:type="paragraph" w:styleId="NoSpacing">
    <w:name w:val="No Spacing"/>
    <w:uiPriority w:val="99"/>
    <w:qFormat/>
    <w:rsid w:val="00537B88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D97EBD"/>
    <w:rPr>
      <w:color w:val="0000FF"/>
      <w:u w:val="single"/>
    </w:rPr>
  </w:style>
  <w:style w:type="paragraph" w:styleId="NormalWeb">
    <w:name w:val="Normal (Web)"/>
    <w:basedOn w:val="Normal"/>
    <w:uiPriority w:val="99"/>
    <w:rsid w:val="00A26A82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7B42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BA4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65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</TotalTime>
  <Pages>4</Pages>
  <Words>497</Words>
  <Characters>2839</Characters>
  <Application>Microsoft Office Outlook</Application>
  <DocSecurity>0</DocSecurity>
  <Lines>0</Lines>
  <Paragraphs>0</Paragraphs>
  <ScaleCrop>false</ScaleCrop>
  <Company>DDT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ADMIN</cp:lastModifiedBy>
  <cp:revision>7</cp:revision>
  <cp:lastPrinted>2016-12-27T04:09:00Z</cp:lastPrinted>
  <dcterms:created xsi:type="dcterms:W3CDTF">2016-12-14T04:32:00Z</dcterms:created>
  <dcterms:modified xsi:type="dcterms:W3CDTF">2016-12-27T04:55:00Z</dcterms:modified>
</cp:coreProperties>
</file>